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4A7964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7A67390A" w:rsidR="00EB06D4" w:rsidRPr="00FE7C21" w:rsidRDefault="00CB7660" w:rsidP="004A7964">
      <w:pPr>
        <w:pStyle w:val="Antrat2"/>
      </w:pPr>
      <w:r w:rsidRPr="00FE7C21">
        <w:t>SPRENDIMAS</w:t>
      </w:r>
      <w:r w:rsidRPr="00FE7C21">
        <w:br w:type="textWrapping" w:clear="all"/>
      </w:r>
      <w:r w:rsidR="006500BB">
        <w:t xml:space="preserve">DĖL KLAIPĖDOS RAJONO SAVIVALDYBĖS </w:t>
      </w:r>
      <w:r w:rsidR="002E4B92">
        <w:t xml:space="preserve">TARYBOS 2025 M. BIRŽELIO 26 D. SPRENDIMO </w:t>
      </w:r>
      <w:r w:rsidR="00C011CE">
        <w:t xml:space="preserve">NR. T11-241 </w:t>
      </w:r>
      <w:r w:rsidR="00257DDC">
        <w:t>„</w:t>
      </w:r>
      <w:r w:rsidR="00EB06D4" w:rsidRPr="00165179">
        <w:t xml:space="preserve">DĖL </w:t>
      </w:r>
      <w:r w:rsidR="00E253EA" w:rsidRPr="00165179">
        <w:t xml:space="preserve">KLAIPĖDOS RAJONO </w:t>
      </w:r>
      <w:r w:rsidR="00CD4971" w:rsidRPr="00165179">
        <w:t>SAVIVALDYBĖS DALYVAUJAMOJO</w:t>
      </w:r>
      <w:r w:rsidR="004A7964">
        <w:t xml:space="preserve"> </w:t>
      </w:r>
      <w:r w:rsidR="00CD4971" w:rsidRPr="00165179">
        <w:t>BIUDŽETO „TAVO IDĖJA</w:t>
      </w:r>
      <w:r w:rsidR="004B7B95" w:rsidRPr="00165179">
        <w:t>“</w:t>
      </w:r>
      <w:r w:rsidR="004A7964">
        <w:t xml:space="preserve"> </w:t>
      </w:r>
      <w:r w:rsidR="004B7B95" w:rsidRPr="00165179">
        <w:t>PROJEKTO ORGANIZAVIMO IR</w:t>
      </w:r>
      <w:r w:rsidR="004A7964">
        <w:t xml:space="preserve"> </w:t>
      </w:r>
      <w:r w:rsidR="004B7B95" w:rsidRPr="00165179">
        <w:t>ĮGYVENDINIMO</w:t>
      </w:r>
      <w:r w:rsidR="00FC44AB" w:rsidRPr="00165179">
        <w:t xml:space="preserve"> TVARKOS APRAŠO PATVIRTINIMO</w:t>
      </w:r>
      <w:r w:rsidR="00257DDC">
        <w:t>“ PAKEITIMO</w:t>
      </w:r>
    </w:p>
    <w:p w14:paraId="01BC177C" w14:textId="6D6FF2AF" w:rsidR="00EB06D4" w:rsidRPr="00EB06D4" w:rsidRDefault="00EB06D4" w:rsidP="004A7964">
      <w:pPr>
        <w:spacing w:after="0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57DDC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FC44AB">
        <w:rPr>
          <w:rFonts w:ascii="Arial" w:hAnsi="Arial" w:cs="Arial"/>
        </w:rPr>
        <w:t xml:space="preserve"> </w:t>
      </w:r>
      <w:r w:rsidR="00257DDC">
        <w:rPr>
          <w:rFonts w:ascii="Arial" w:hAnsi="Arial" w:cs="Arial"/>
        </w:rPr>
        <w:t>gegu</w:t>
      </w:r>
      <w:r w:rsidR="007C6390">
        <w:rPr>
          <w:rFonts w:ascii="Arial" w:hAnsi="Arial" w:cs="Arial"/>
        </w:rPr>
        <w:t>žės</w:t>
      </w:r>
      <w:r w:rsidR="00FC44AB">
        <w:rPr>
          <w:rFonts w:ascii="Arial" w:hAnsi="Arial" w:cs="Arial"/>
        </w:rPr>
        <w:t xml:space="preserve"> </w:t>
      </w:r>
      <w:r w:rsidR="007C6390">
        <w:rPr>
          <w:rFonts w:ascii="Arial" w:hAnsi="Arial" w:cs="Arial"/>
        </w:rPr>
        <w:t xml:space="preserve">  </w:t>
      </w:r>
      <w:r w:rsidR="00FC44AB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4A7964">
      <w:pPr>
        <w:spacing w:after="240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6EA2332" w:rsidR="00EB06D4" w:rsidRPr="00EB06D4" w:rsidRDefault="00EB06D4" w:rsidP="004A7964">
      <w:pPr>
        <w:tabs>
          <w:tab w:val="right" w:pos="9639"/>
        </w:tabs>
        <w:spacing w:after="0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</w:t>
      </w:r>
      <w:r w:rsidRPr="00FC44AB">
        <w:rPr>
          <w:rFonts w:ascii="Arial" w:hAnsi="Arial" w:cs="Arial"/>
        </w:rPr>
        <w:t xml:space="preserve">vietos savivaldos įstatymo </w:t>
      </w:r>
      <w:r w:rsidR="00FC44AB" w:rsidRPr="00FC44AB">
        <w:rPr>
          <w:rFonts w:ascii="Arial" w:hAnsi="Arial" w:cs="Arial"/>
        </w:rPr>
        <w:t xml:space="preserve">6 straipsnio 1, 22, 28 punktais, 15 straipsnio </w:t>
      </w:r>
      <w:r w:rsidR="00165179">
        <w:rPr>
          <w:rFonts w:ascii="Arial" w:hAnsi="Arial" w:cs="Arial"/>
        </w:rPr>
        <w:br/>
      </w:r>
      <w:r w:rsidR="00FC44AB" w:rsidRPr="00FC44AB">
        <w:rPr>
          <w:rFonts w:ascii="Arial" w:hAnsi="Arial" w:cs="Arial"/>
        </w:rPr>
        <w:t>4 dalimi</w:t>
      </w:r>
      <w:r w:rsidRPr="00EB06D4">
        <w:rPr>
          <w:rFonts w:ascii="Arial" w:hAnsi="Arial" w:cs="Arial"/>
        </w:rPr>
        <w:t xml:space="preserve">, </w:t>
      </w:r>
      <w:r w:rsidR="00165179" w:rsidRPr="00622414">
        <w:rPr>
          <w:rFonts w:ascii="Arial" w:hAnsi="Arial" w:cs="Arial"/>
          <w:iCs/>
          <w:color w:val="000000" w:themeColor="text1"/>
          <w:spacing w:val="60"/>
        </w:rPr>
        <w:t>n</w:t>
      </w:r>
      <w:r w:rsidR="00165179" w:rsidRPr="00622414">
        <w:rPr>
          <w:rFonts w:ascii="Arial" w:hAnsi="Arial" w:cs="Arial"/>
          <w:iCs/>
          <w:spacing w:val="60"/>
        </w:rPr>
        <w:t>usprendži</w:t>
      </w:r>
      <w:r w:rsidR="00165179" w:rsidRPr="00622414">
        <w:rPr>
          <w:rFonts w:ascii="Arial" w:hAnsi="Arial" w:cs="Arial"/>
          <w:iCs/>
        </w:rPr>
        <w:t>a:</w:t>
      </w:r>
    </w:p>
    <w:p w14:paraId="1015C43C" w14:textId="1034F167" w:rsidR="000A1FB3" w:rsidRPr="000A1FB3" w:rsidRDefault="00482D0E" w:rsidP="004A7964">
      <w:pPr>
        <w:pStyle w:val="Sraopastraipa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 xml:space="preserve">Pakeisti </w:t>
      </w:r>
      <w:r w:rsidR="002265CF" w:rsidRPr="000A1FB3">
        <w:rPr>
          <w:rFonts w:ascii="Arial" w:hAnsi="Arial" w:cs="Arial"/>
          <w:kern w:val="2"/>
        </w:rPr>
        <w:t>Klaipėdos rajono savivaldybės dalyvaujamojo biudžeto „Tavo idėja“ projekto organizavimo ir įgyvendinimo tvarkos aprašą</w:t>
      </w:r>
      <w:r w:rsidR="00D333B5">
        <w:rPr>
          <w:rFonts w:ascii="Arial" w:hAnsi="Arial" w:cs="Arial"/>
          <w:kern w:val="2"/>
        </w:rPr>
        <w:t>,</w:t>
      </w:r>
      <w:r w:rsidR="002265CF" w:rsidRPr="000A1FB3">
        <w:rPr>
          <w:rFonts w:ascii="Arial" w:hAnsi="Arial" w:cs="Arial"/>
          <w:lang w:eastAsia="lt-LT"/>
        </w:rPr>
        <w:t xml:space="preserve"> </w:t>
      </w:r>
      <w:r w:rsidR="002265CF">
        <w:rPr>
          <w:rFonts w:ascii="Arial" w:hAnsi="Arial" w:cs="Arial"/>
          <w:lang w:eastAsia="lt-LT"/>
        </w:rPr>
        <w:t xml:space="preserve">patvirtintą </w:t>
      </w:r>
      <w:r w:rsidR="00A9028D">
        <w:rPr>
          <w:rFonts w:ascii="Arial" w:hAnsi="Arial" w:cs="Arial"/>
          <w:lang w:eastAsia="lt-LT"/>
        </w:rPr>
        <w:t xml:space="preserve">Klaipėdos rajono savivaldybės tarybos </w:t>
      </w:r>
      <w:r w:rsidR="00E31D71">
        <w:rPr>
          <w:rFonts w:ascii="Arial" w:hAnsi="Arial" w:cs="Arial"/>
          <w:lang w:eastAsia="lt-LT"/>
        </w:rPr>
        <w:t>2025 m. birželio 26 d. sprendim</w:t>
      </w:r>
      <w:r w:rsidR="006E5DC9">
        <w:rPr>
          <w:rFonts w:ascii="Arial" w:hAnsi="Arial" w:cs="Arial"/>
          <w:lang w:eastAsia="lt-LT"/>
        </w:rPr>
        <w:t>o</w:t>
      </w:r>
      <w:r w:rsidR="00E31D71">
        <w:rPr>
          <w:rFonts w:ascii="Arial" w:hAnsi="Arial" w:cs="Arial"/>
          <w:lang w:eastAsia="lt-LT"/>
        </w:rPr>
        <w:t xml:space="preserve"> Nr. </w:t>
      </w:r>
      <w:r w:rsidR="00613E79">
        <w:rPr>
          <w:rFonts w:ascii="Arial" w:hAnsi="Arial" w:cs="Arial"/>
          <w:lang w:eastAsia="lt-LT"/>
        </w:rPr>
        <w:t>T11-241 „Dėl Klaipėdos rajono savivaldybės dalyvaujamojo biudžeto „T</w:t>
      </w:r>
      <w:r w:rsidR="00A83834">
        <w:rPr>
          <w:rFonts w:ascii="Arial" w:hAnsi="Arial" w:cs="Arial"/>
          <w:lang w:eastAsia="lt-LT"/>
        </w:rPr>
        <w:t>avo idėja“ projekto organizavimo</w:t>
      </w:r>
      <w:r w:rsidR="00A36BA9">
        <w:rPr>
          <w:rFonts w:ascii="Arial" w:hAnsi="Arial" w:cs="Arial"/>
          <w:lang w:eastAsia="lt-LT"/>
        </w:rPr>
        <w:t xml:space="preserve"> ir įgyvendinimo tvarkos aprašo patvirtinimo</w:t>
      </w:r>
      <w:r w:rsidR="00CD72FF">
        <w:rPr>
          <w:rFonts w:ascii="Arial" w:hAnsi="Arial" w:cs="Arial"/>
          <w:lang w:eastAsia="lt-LT"/>
        </w:rPr>
        <w:t xml:space="preserve">“ </w:t>
      </w:r>
      <w:r w:rsidR="002265CF">
        <w:rPr>
          <w:rFonts w:ascii="Arial" w:hAnsi="Arial" w:cs="Arial"/>
          <w:lang w:eastAsia="lt-LT"/>
        </w:rPr>
        <w:t>1.1. punkt</w:t>
      </w:r>
      <w:r w:rsidR="00977213">
        <w:rPr>
          <w:rFonts w:ascii="Arial" w:hAnsi="Arial" w:cs="Arial"/>
          <w:lang w:eastAsia="lt-LT"/>
        </w:rPr>
        <w:t>u</w:t>
      </w:r>
      <w:r w:rsidR="002A3A60">
        <w:rPr>
          <w:rFonts w:ascii="Arial" w:hAnsi="Arial" w:cs="Arial"/>
          <w:lang w:eastAsia="lt-LT"/>
        </w:rPr>
        <w:t>,</w:t>
      </w:r>
      <w:r w:rsidR="006E5DC9">
        <w:rPr>
          <w:rFonts w:ascii="Arial" w:hAnsi="Arial" w:cs="Arial"/>
          <w:lang w:eastAsia="lt-LT"/>
        </w:rPr>
        <w:t xml:space="preserve"> ir išdėstyti jį nauja redakcija</w:t>
      </w:r>
      <w:r w:rsidR="008E58E5">
        <w:rPr>
          <w:rFonts w:ascii="Arial" w:hAnsi="Arial" w:cs="Arial"/>
          <w:lang w:eastAsia="lt-LT"/>
        </w:rPr>
        <w:t xml:space="preserve"> (pridedama).</w:t>
      </w:r>
      <w:r w:rsidR="002265CF">
        <w:rPr>
          <w:rFonts w:ascii="Arial" w:hAnsi="Arial" w:cs="Arial"/>
          <w:lang w:eastAsia="lt-LT"/>
        </w:rPr>
        <w:t xml:space="preserve"> </w:t>
      </w:r>
    </w:p>
    <w:p w14:paraId="447DCBB6" w14:textId="414D8637" w:rsidR="00327C05" w:rsidRDefault="00327C05" w:rsidP="004A7964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</w:rPr>
        <w:t xml:space="preserve">2. Pakeisti </w:t>
      </w:r>
      <w:r w:rsidR="00F84AB7">
        <w:rPr>
          <w:rFonts w:ascii="Arial" w:hAnsi="Arial" w:cs="Arial"/>
        </w:rPr>
        <w:t>Projekto idėjos pasiūlymo form</w:t>
      </w:r>
      <w:r w:rsidR="002C089F">
        <w:rPr>
          <w:rFonts w:ascii="Arial" w:hAnsi="Arial" w:cs="Arial"/>
        </w:rPr>
        <w:t>os</w:t>
      </w:r>
      <w:r w:rsidR="00F84AB7">
        <w:rPr>
          <w:rFonts w:ascii="Arial" w:hAnsi="Arial" w:cs="Arial"/>
        </w:rPr>
        <w:t>, patvirtint</w:t>
      </w:r>
      <w:r w:rsidR="002C089F">
        <w:rPr>
          <w:rFonts w:ascii="Arial" w:hAnsi="Arial" w:cs="Arial"/>
        </w:rPr>
        <w:t>os</w:t>
      </w:r>
      <w:r w:rsidR="00F84AB7">
        <w:rPr>
          <w:rFonts w:ascii="Arial" w:hAnsi="Arial" w:cs="Arial"/>
        </w:rPr>
        <w:t xml:space="preserve"> </w:t>
      </w:r>
      <w:r w:rsidR="00F84AB7">
        <w:rPr>
          <w:rFonts w:ascii="Arial" w:hAnsi="Arial" w:cs="Arial"/>
          <w:lang w:eastAsia="lt-LT"/>
        </w:rPr>
        <w:t>Klaipėdos rajono savivaldybės tarybos 2025 m. birželio 26 d. sprendimo Nr. T11-241 „Dėl Klaipėdos rajono savivaldybės dalyvaujamojo biudžeto „Tavo idėja“ projekto organizavimo ir įgyvendinimo tvarkos aprašo patvirtinimo“ 1.</w:t>
      </w:r>
      <w:r w:rsidR="00DB6E33">
        <w:rPr>
          <w:rFonts w:ascii="Arial" w:hAnsi="Arial" w:cs="Arial"/>
          <w:lang w:eastAsia="lt-LT"/>
        </w:rPr>
        <w:t>2</w:t>
      </w:r>
      <w:r w:rsidR="00F84AB7">
        <w:rPr>
          <w:rFonts w:ascii="Arial" w:hAnsi="Arial" w:cs="Arial"/>
          <w:lang w:eastAsia="lt-LT"/>
        </w:rPr>
        <w:t>. punkt</w:t>
      </w:r>
      <w:r w:rsidR="00977213">
        <w:rPr>
          <w:rFonts w:ascii="Arial" w:hAnsi="Arial" w:cs="Arial"/>
          <w:lang w:eastAsia="lt-LT"/>
        </w:rPr>
        <w:t>u</w:t>
      </w:r>
      <w:r w:rsidR="00F84AB7">
        <w:rPr>
          <w:rFonts w:ascii="Arial" w:hAnsi="Arial" w:cs="Arial"/>
          <w:lang w:eastAsia="lt-LT"/>
        </w:rPr>
        <w:t xml:space="preserve">, </w:t>
      </w:r>
      <w:r w:rsidR="00272DFF">
        <w:rPr>
          <w:rFonts w:ascii="Arial" w:hAnsi="Arial" w:cs="Arial"/>
          <w:lang w:eastAsia="lt-LT"/>
        </w:rPr>
        <w:t xml:space="preserve">7.2.1. papunktį </w:t>
      </w:r>
      <w:r w:rsidR="00F84AB7">
        <w:rPr>
          <w:rFonts w:ascii="Arial" w:hAnsi="Arial" w:cs="Arial"/>
          <w:lang w:eastAsia="lt-LT"/>
        </w:rPr>
        <w:t xml:space="preserve">ir </w:t>
      </w:r>
      <w:r w:rsidR="00272DFF">
        <w:rPr>
          <w:rFonts w:ascii="Arial" w:hAnsi="Arial" w:cs="Arial"/>
          <w:lang w:eastAsia="lt-LT"/>
        </w:rPr>
        <w:t xml:space="preserve">jį </w:t>
      </w:r>
      <w:r w:rsidR="00F84AB7">
        <w:rPr>
          <w:rFonts w:ascii="Arial" w:hAnsi="Arial" w:cs="Arial"/>
          <w:lang w:eastAsia="lt-LT"/>
        </w:rPr>
        <w:t xml:space="preserve">išdėstyti </w:t>
      </w:r>
      <w:r w:rsidR="00272DFF">
        <w:rPr>
          <w:rFonts w:ascii="Arial" w:hAnsi="Arial" w:cs="Arial"/>
          <w:lang w:eastAsia="lt-LT"/>
        </w:rPr>
        <w:t>taip:</w:t>
      </w:r>
    </w:p>
    <w:p w14:paraId="541D555B" w14:textId="400BCB22" w:rsidR="009D407B" w:rsidRDefault="009D407B" w:rsidP="004A7964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„7.2.1. </w:t>
      </w:r>
      <w:r w:rsidR="008F6226" w:rsidRPr="0003587D">
        <w:rPr>
          <w:rStyle w:val="normaltextrun"/>
          <w:rFonts w:ascii="Arial" w:eastAsiaTheme="majorEastAsia" w:hAnsi="Arial" w:cs="Arial"/>
        </w:rPr>
        <w:t xml:space="preserve">informacija apie mano pateiktą pasiūlymą būtų skelbiama Klaipėdos rajono savivaldybės interneto </w:t>
      </w:r>
      <w:r w:rsidR="008F6226" w:rsidRPr="00DE40AC">
        <w:rPr>
          <w:rStyle w:val="normaltextrun"/>
          <w:rFonts w:ascii="Arial" w:eastAsiaTheme="majorEastAsia" w:hAnsi="Arial" w:cs="Arial"/>
        </w:rPr>
        <w:t>svetainė</w:t>
      </w:r>
      <w:r w:rsidR="008F6226">
        <w:rPr>
          <w:rStyle w:val="normaltextrun"/>
          <w:rFonts w:ascii="Arial" w:eastAsiaTheme="majorEastAsia" w:hAnsi="Arial" w:cs="Arial"/>
        </w:rPr>
        <w:t xml:space="preserve">se </w:t>
      </w:r>
      <w:hyperlink r:id="rId8" w:history="1">
        <w:r w:rsidR="008F6226" w:rsidRPr="00FB415C">
          <w:rPr>
            <w:rStyle w:val="Hipersaitas"/>
            <w:rFonts w:ascii="Arial" w:eastAsiaTheme="majorEastAsia" w:hAnsi="Arial" w:cs="Arial"/>
          </w:rPr>
          <w:t>www.klaipedos-r.lt</w:t>
        </w:r>
      </w:hyperlink>
      <w:r w:rsidR="008F6226" w:rsidRPr="00DE40AC">
        <w:rPr>
          <w:rStyle w:val="normaltextrun"/>
          <w:rFonts w:ascii="Arial" w:eastAsiaTheme="majorEastAsia" w:hAnsi="Arial" w:cs="Arial"/>
        </w:rPr>
        <w:t>,</w:t>
      </w:r>
      <w:r w:rsidR="008F6226">
        <w:rPr>
          <w:rStyle w:val="normaltextrun"/>
          <w:rFonts w:ascii="Arial" w:eastAsiaTheme="majorEastAsia" w:hAnsi="Arial" w:cs="Arial"/>
        </w:rPr>
        <w:t xml:space="preserve"> </w:t>
      </w:r>
      <w:hyperlink r:id="rId9" w:history="1">
        <w:r w:rsidR="00313CA6" w:rsidRPr="00AA044C">
          <w:rPr>
            <w:rStyle w:val="Hipersaitas"/>
            <w:rFonts w:ascii="Arial" w:hAnsi="Arial" w:cs="Arial"/>
          </w:rPr>
          <w:t>https://atvirihorizontai.lt</w:t>
        </w:r>
      </w:hyperlink>
      <w:r w:rsidR="00313CA6">
        <w:rPr>
          <w:rFonts w:ascii="Arial" w:hAnsi="Arial" w:cs="Arial"/>
        </w:rPr>
        <w:t>;</w:t>
      </w:r>
      <w:r w:rsidR="00926797">
        <w:rPr>
          <w:rFonts w:ascii="Arial" w:hAnsi="Arial" w:cs="Arial"/>
        </w:rPr>
        <w:t>“.</w:t>
      </w:r>
    </w:p>
    <w:p w14:paraId="44204583" w14:textId="2B928DE0" w:rsidR="00E05BAB" w:rsidRPr="00234E76" w:rsidRDefault="00433DFC" w:rsidP="004A7964">
      <w:pPr>
        <w:autoSpaceDE w:val="0"/>
        <w:autoSpaceDN w:val="0"/>
        <w:adjustRightInd w:val="0"/>
        <w:spacing w:after="480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>. Skelbti šį sprendimą Teisės aktų registre</w:t>
      </w:r>
      <w:r w:rsidR="004A7964">
        <w:rPr>
          <w:rFonts w:ascii="Arial" w:hAnsi="Arial" w:cs="Arial"/>
        </w:rPr>
        <w:t>.</w:t>
      </w:r>
    </w:p>
    <w:p w14:paraId="7BE64F41" w14:textId="77777777" w:rsidR="00B46B91" w:rsidRDefault="00165179" w:rsidP="004A7964">
      <w:pPr>
        <w:spacing w:after="240"/>
        <w:ind w:left="7371" w:hanging="7371"/>
        <w:rPr>
          <w:rFonts w:ascii="Arial" w:hAnsi="Arial" w:cs="Arial"/>
        </w:rPr>
      </w:pPr>
      <w:r w:rsidRPr="00622414">
        <w:rPr>
          <w:rFonts w:ascii="Arial" w:hAnsi="Arial" w:cs="Arial"/>
        </w:rPr>
        <w:t>Savivaldybės meras</w:t>
      </w:r>
    </w:p>
    <w:p w14:paraId="0B5B422E" w14:textId="77777777" w:rsidR="0038452B" w:rsidRPr="00234E76" w:rsidRDefault="0038452B" w:rsidP="004A7964">
      <w:pPr>
        <w:tabs>
          <w:tab w:val="left" w:pos="7500"/>
        </w:tabs>
        <w:spacing w:after="240"/>
        <w:jc w:val="both"/>
        <w:rPr>
          <w:rFonts w:ascii="Arial" w:hAnsi="Arial" w:cs="Arial"/>
        </w:rPr>
      </w:pPr>
      <w:r w:rsidRPr="00D757C2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</w:t>
      </w:r>
      <w:r>
        <w:rPr>
          <w:rFonts w:ascii="Arial" w:hAnsi="Arial" w:cs="Arial"/>
        </w:rPr>
        <w:t>as</w:t>
      </w:r>
      <w:r w:rsidRPr="007C5AF0">
        <w:rPr>
          <w:rFonts w:ascii="Arial" w:hAnsi="Arial" w:cs="Arial"/>
        </w:rPr>
        <w:t xml:space="preserve"> B. Markauskas</w:t>
      </w:r>
    </w:p>
    <w:p w14:paraId="470683CD" w14:textId="77777777" w:rsidR="0038452B" w:rsidRPr="00D757C2" w:rsidRDefault="0038452B" w:rsidP="004A7964">
      <w:pPr>
        <w:tabs>
          <w:tab w:val="left" w:pos="9639"/>
          <w:tab w:val="left" w:pos="9720"/>
        </w:tabs>
        <w:spacing w:after="240"/>
        <w:rPr>
          <w:rFonts w:ascii="Arial" w:hAnsi="Arial" w:cs="Arial"/>
          <w:lang w:val="fi-FI"/>
        </w:rPr>
      </w:pPr>
      <w:r w:rsidRPr="00D757C2">
        <w:rPr>
          <w:rFonts w:ascii="Arial" w:hAnsi="Arial" w:cs="Arial"/>
          <w:lang w:val="fi-FI"/>
        </w:rPr>
        <w:t xml:space="preserve">PARENGĖ </w:t>
      </w:r>
      <w:r w:rsidRPr="00684C23">
        <w:rPr>
          <w:rFonts w:ascii="Arial" w:hAnsi="Arial" w:cs="Arial"/>
        </w:rPr>
        <w:t>Irena Gailiuvienė</w:t>
      </w:r>
    </w:p>
    <w:p w14:paraId="5FFB25F0" w14:textId="77777777" w:rsidR="0038452B" w:rsidRPr="00D757C2" w:rsidRDefault="0038452B" w:rsidP="004A7964">
      <w:pPr>
        <w:tabs>
          <w:tab w:val="left" w:pos="3450"/>
        </w:tabs>
        <w:spacing w:after="0"/>
        <w:jc w:val="both"/>
        <w:rPr>
          <w:rFonts w:ascii="Arial" w:hAnsi="Arial" w:cs="Arial"/>
          <w:lang w:val="fi-FI"/>
        </w:rPr>
      </w:pPr>
      <w:r w:rsidRPr="00D757C2">
        <w:rPr>
          <w:rFonts w:ascii="Arial" w:hAnsi="Arial" w:cs="Arial"/>
          <w:lang w:val="fi-FI"/>
        </w:rPr>
        <w:t xml:space="preserve">SUDERINTA: </w:t>
      </w:r>
    </w:p>
    <w:p w14:paraId="60E371BA" w14:textId="6BDF8C1D" w:rsidR="00643109" w:rsidRDefault="00643109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691F01B4" w14:textId="6FD45F1B" w:rsidR="000B4FCE" w:rsidRDefault="000B4FCE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6B33EA3D" w14:textId="58A2658F" w:rsidR="0038452B" w:rsidRDefault="0038452B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6E7873F9" w14:textId="686E0279" w:rsidR="000B4FCE" w:rsidRDefault="000B4E53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1A1374FB" w14:textId="3D2F76E4" w:rsidR="00704101" w:rsidRDefault="00704101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14F80300" w14:textId="4BE32D88" w:rsidR="00704101" w:rsidRDefault="00704101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T. Tuzovaitė</w:t>
      </w:r>
      <w:r w:rsidR="00497FCF">
        <w:rPr>
          <w:rFonts w:ascii="Arial" w:hAnsi="Arial" w:cs="Arial"/>
        </w:rPr>
        <w:t>-Markūnienė</w:t>
      </w:r>
    </w:p>
    <w:p w14:paraId="45768713" w14:textId="6A0E3F01" w:rsidR="004A7964" w:rsidRDefault="00497FCF" w:rsidP="004A7964">
      <w:pPr>
        <w:spacing w:after="0"/>
        <w:ind w:left="7371" w:hanging="7371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</w:p>
    <w:p w14:paraId="3F940226" w14:textId="77777777" w:rsidR="004A7964" w:rsidRDefault="004A7964" w:rsidP="004A796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C2E9636" w14:textId="1EC9E645" w:rsidR="00047550" w:rsidRPr="00FE7C21" w:rsidRDefault="00047550" w:rsidP="004A7964">
      <w:pPr>
        <w:pStyle w:val="Antrat1"/>
      </w:pPr>
      <w:r w:rsidRPr="00FE7C21">
        <w:lastRenderedPageBreak/>
        <w:t>AIŠKINAMASIS RAŠTAS</w:t>
      </w:r>
      <w:r w:rsidRPr="00FE7C21">
        <w:br/>
        <w:t xml:space="preserve">DĖL </w:t>
      </w:r>
      <w:r w:rsidRPr="009A6DF9">
        <w:t>TARYBOS</w:t>
      </w:r>
      <w:r w:rsidRPr="00FE7C21">
        <w:t xml:space="preserve"> SPRENDIMO </w:t>
      </w:r>
      <w:r w:rsidR="00D57175">
        <w:t>„</w:t>
      </w:r>
      <w:r w:rsidR="00036A1D">
        <w:t>DĖL KLAIPĖDOS RAJONO SAVIVALDYBĖS TARYBOS</w:t>
      </w:r>
      <w:r w:rsidR="000845D4">
        <w:t xml:space="preserve"> 2025 M. BIRŽELIO 26 D. SPRENDIMO NR. T11-</w:t>
      </w:r>
      <w:r w:rsidR="00AC7A0E">
        <w:t xml:space="preserve">241 </w:t>
      </w:r>
      <w:r w:rsidRPr="00FE7C21">
        <w:t xml:space="preserve">„DĖL </w:t>
      </w:r>
      <w:r>
        <w:t>KLAIPĖDOS RAJONO SAVIVALDYBĖS DALYVAUJAMOJO BIUDŽETO „TAVO IDĖJA“ PROJEKTO ORGANIZAVIMO IR ĮGYVENDINIMO TVARKOS APRAŠO PATVIRTINIMO“</w:t>
      </w:r>
      <w:r w:rsidR="00AC7A0E">
        <w:t xml:space="preserve"> PAKEITIMO</w:t>
      </w:r>
      <w:r w:rsidR="003660E8">
        <w:t>“</w:t>
      </w:r>
      <w:r w:rsidRPr="00FE7C21">
        <w:t xml:space="preserve"> PROJEKTO</w:t>
      </w:r>
    </w:p>
    <w:p w14:paraId="42454F63" w14:textId="4179CC66" w:rsidR="00047550" w:rsidRDefault="00047550" w:rsidP="004A7964">
      <w:pPr>
        <w:widowControl w:val="0"/>
        <w:autoSpaceDE w:val="0"/>
        <w:autoSpaceDN w:val="0"/>
        <w:adjustRightInd w:val="0"/>
        <w:spacing w:after="240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3660E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3660E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gegužės</w:t>
      </w: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12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78036486" w14:textId="77777777" w:rsidR="00047550" w:rsidRPr="00941277" w:rsidRDefault="00047550" w:rsidP="004A7964">
      <w:pPr>
        <w:pStyle w:val="Sraopastraipa"/>
        <w:numPr>
          <w:ilvl w:val="0"/>
          <w:numId w:val="18"/>
        </w:numPr>
        <w:spacing w:after="0"/>
        <w:ind w:left="425" w:hanging="425"/>
        <w:jc w:val="both"/>
        <w:rPr>
          <w:rFonts w:ascii="Arial" w:hAnsi="Arial" w:cs="Arial"/>
          <w:bCs/>
        </w:rPr>
      </w:pPr>
      <w:r w:rsidRPr="00941277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35346789" w14:textId="796B0804" w:rsidR="00047550" w:rsidRPr="00941277" w:rsidRDefault="00047550" w:rsidP="004A7964">
      <w:pPr>
        <w:ind w:left="426"/>
        <w:jc w:val="both"/>
        <w:rPr>
          <w:rFonts w:ascii="Arial" w:hAnsi="Arial" w:cs="Arial"/>
          <w:bCs/>
        </w:rPr>
      </w:pPr>
      <w:r w:rsidRPr="005034B0">
        <w:rPr>
          <w:rFonts w:ascii="Arial" w:hAnsi="Arial" w:cs="Arial"/>
          <w:bCs/>
        </w:rPr>
        <w:t xml:space="preserve">Šiuo sprendimo projektu siekiama </w:t>
      </w:r>
      <w:r w:rsidR="002D75AF">
        <w:rPr>
          <w:rFonts w:ascii="Arial" w:hAnsi="Arial" w:cs="Arial"/>
          <w:bCs/>
        </w:rPr>
        <w:t>patikslinti</w:t>
      </w:r>
      <w:r w:rsidRPr="005034B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Klaipėdos rajono savivaldybės dalyvaujamojo biudžeto „Tavo idėja“ projekto organizavimo ir įgyvendinimo</w:t>
      </w:r>
      <w:r w:rsidRPr="00146F5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tvarkos </w:t>
      </w:r>
      <w:r w:rsidRPr="00146F5E">
        <w:rPr>
          <w:rFonts w:ascii="Arial" w:hAnsi="Arial" w:cs="Arial"/>
          <w:bCs/>
        </w:rPr>
        <w:t>apraš</w:t>
      </w:r>
      <w:r>
        <w:rPr>
          <w:rFonts w:ascii="Arial" w:hAnsi="Arial" w:cs="Arial"/>
          <w:bCs/>
        </w:rPr>
        <w:t>ą</w:t>
      </w:r>
      <w:r w:rsidR="00CD728B">
        <w:rPr>
          <w:rFonts w:ascii="Arial" w:hAnsi="Arial" w:cs="Arial"/>
          <w:bCs/>
        </w:rPr>
        <w:t xml:space="preserve"> </w:t>
      </w:r>
      <w:r w:rsidR="00724FA9">
        <w:rPr>
          <w:rFonts w:ascii="Arial" w:hAnsi="Arial" w:cs="Arial"/>
          <w:bCs/>
        </w:rPr>
        <w:t>(toliau – Tvarkos aprašas</w:t>
      </w:r>
      <w:r w:rsidR="00D05B59">
        <w:rPr>
          <w:rFonts w:ascii="Arial" w:hAnsi="Arial" w:cs="Arial"/>
          <w:bCs/>
        </w:rPr>
        <w:t xml:space="preserve">) </w:t>
      </w:r>
      <w:r w:rsidR="00CD728B">
        <w:rPr>
          <w:rFonts w:ascii="Arial" w:hAnsi="Arial" w:cs="Arial"/>
          <w:bCs/>
        </w:rPr>
        <w:t xml:space="preserve">ir Projekto idėjos </w:t>
      </w:r>
      <w:r w:rsidR="00011A75">
        <w:rPr>
          <w:rFonts w:ascii="Arial" w:hAnsi="Arial" w:cs="Arial"/>
          <w:bCs/>
        </w:rPr>
        <w:t>pasiūlymo formą</w:t>
      </w:r>
      <w:r w:rsidRPr="005034B0">
        <w:rPr>
          <w:rFonts w:ascii="Arial" w:hAnsi="Arial" w:cs="Arial"/>
          <w:bCs/>
        </w:rPr>
        <w:t>.</w:t>
      </w:r>
    </w:p>
    <w:p w14:paraId="3674BA2D" w14:textId="77777777" w:rsidR="00047550" w:rsidRDefault="00047550" w:rsidP="004A7964">
      <w:pPr>
        <w:pStyle w:val="Pagrindiniotekstotrauka"/>
        <w:numPr>
          <w:ilvl w:val="0"/>
          <w:numId w:val="18"/>
        </w:numPr>
        <w:tabs>
          <w:tab w:val="left" w:pos="540"/>
          <w:tab w:val="right" w:pos="9639"/>
        </w:tabs>
        <w:spacing w:after="0"/>
        <w:ind w:left="425" w:right="-79" w:hanging="425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Kaip šiuo metu yra teisiškai reglamentuojami projekte aptariami klausimai: </w:t>
      </w:r>
    </w:p>
    <w:p w14:paraId="37172E29" w14:textId="14136809" w:rsidR="00047550" w:rsidRPr="00146F5E" w:rsidRDefault="00047550" w:rsidP="004A7964">
      <w:pPr>
        <w:pStyle w:val="Pagrindiniotekstotrauka"/>
        <w:tabs>
          <w:tab w:val="left" w:pos="540"/>
        </w:tabs>
        <w:ind w:left="426" w:right="-81"/>
        <w:jc w:val="both"/>
        <w:rPr>
          <w:rFonts w:ascii="Arial" w:hAnsi="Arial" w:cs="Arial"/>
          <w:bCs/>
        </w:rPr>
      </w:pPr>
      <w:r w:rsidRPr="00146F5E">
        <w:rPr>
          <w:rFonts w:ascii="Arial" w:hAnsi="Arial" w:cs="Arial"/>
        </w:rPr>
        <w:t xml:space="preserve">Sprendimą dėl </w:t>
      </w:r>
      <w:r>
        <w:rPr>
          <w:rFonts w:ascii="Arial" w:hAnsi="Arial" w:cs="Arial"/>
          <w:bCs/>
        </w:rPr>
        <w:t>Klaipėdos rajono savivaldybės dalyvaujamojo biudžeto „Tavo idėja“ projekto organizavimo ir įgyvendinimo</w:t>
      </w:r>
      <w:r w:rsidRPr="00146F5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tvarkos</w:t>
      </w:r>
      <w:r w:rsidRPr="00146F5E">
        <w:rPr>
          <w:rFonts w:ascii="Arial" w:hAnsi="Arial" w:cs="Arial"/>
          <w:bCs/>
        </w:rPr>
        <w:t xml:space="preserve"> aprašo</w:t>
      </w:r>
      <w:r w:rsidRPr="00146F5E">
        <w:rPr>
          <w:rFonts w:ascii="Arial" w:hAnsi="Arial" w:cs="Arial"/>
        </w:rPr>
        <w:t xml:space="preserve"> </w:t>
      </w:r>
      <w:r w:rsidR="00CD1D07">
        <w:rPr>
          <w:rFonts w:ascii="Arial" w:hAnsi="Arial" w:cs="Arial"/>
        </w:rPr>
        <w:t>pakeitimo</w:t>
      </w:r>
      <w:r w:rsidRPr="00146F5E">
        <w:rPr>
          <w:rFonts w:ascii="Arial" w:hAnsi="Arial" w:cs="Arial"/>
        </w:rPr>
        <w:t xml:space="preserve"> priima Savivaldybės taryba</w:t>
      </w:r>
      <w:r>
        <w:rPr>
          <w:rFonts w:ascii="Arial" w:hAnsi="Arial" w:cs="Arial"/>
        </w:rPr>
        <w:t xml:space="preserve">, vadovaudamasi Lietuvos Respublikos vietos savivaldos įstatymo 6 straipsniu, kurio 1, 22 ir 28 punktuose išvardintos savivaldybės savarankiškosios funkcijos: </w:t>
      </w:r>
      <w:r>
        <w:rPr>
          <w:color w:val="000000"/>
        </w:rPr>
        <w:t> </w:t>
      </w:r>
      <w:r w:rsidRPr="000A7AB8">
        <w:rPr>
          <w:rFonts w:ascii="Arial" w:hAnsi="Arial" w:cs="Arial"/>
          <w:color w:val="000000"/>
        </w:rPr>
        <w:t>savivaldybės biudžeto sudarymas ir tvirtinimas, savivaldybės strateginio planavimo dokumentų ir juos įgyvendinančių planavimo dokumentų rengimas ir įgyvendinimas</w:t>
      </w:r>
      <w:r>
        <w:rPr>
          <w:rFonts w:ascii="Arial" w:hAnsi="Arial" w:cs="Arial"/>
          <w:color w:val="000000"/>
        </w:rPr>
        <w:t>,</w:t>
      </w:r>
      <w:r w:rsidRPr="000A7AB8">
        <w:rPr>
          <w:rFonts w:ascii="Arial" w:hAnsi="Arial" w:cs="Arial"/>
          <w:color w:val="000000"/>
        </w:rPr>
        <w:t xml:space="preserve"> aplinkos kokybės gerinimas</w:t>
      </w:r>
      <w:r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</w:t>
      </w:r>
    </w:p>
    <w:p w14:paraId="0F529E42" w14:textId="77777777" w:rsidR="00047550" w:rsidRDefault="00047550" w:rsidP="004A7964">
      <w:pPr>
        <w:pStyle w:val="Pagrindiniotekstotrauka"/>
        <w:numPr>
          <w:ilvl w:val="0"/>
          <w:numId w:val="18"/>
        </w:numPr>
        <w:tabs>
          <w:tab w:val="left" w:pos="540"/>
          <w:tab w:val="right" w:pos="9639"/>
        </w:tabs>
        <w:spacing w:after="0"/>
        <w:ind w:left="425" w:right="-79" w:hanging="425"/>
        <w:jc w:val="both"/>
        <w:rPr>
          <w:rFonts w:ascii="Arial" w:hAnsi="Arial" w:cs="Arial"/>
          <w:bCs/>
          <w:color w:val="000000"/>
        </w:rPr>
      </w:pPr>
      <w:r w:rsidRPr="00C86DFD">
        <w:rPr>
          <w:rFonts w:ascii="Arial" w:hAnsi="Arial" w:cs="Arial"/>
          <w:bCs/>
          <w:color w:val="000000"/>
        </w:rPr>
        <w:t>Kokios siūlomos naujos teisinio reguliavimo nuostatos ir kokių teigiamų rezultatų laukiama:</w:t>
      </w:r>
      <w:r>
        <w:rPr>
          <w:rFonts w:ascii="Arial" w:hAnsi="Arial" w:cs="Arial"/>
          <w:bCs/>
          <w:color w:val="000000"/>
        </w:rPr>
        <w:t xml:space="preserve"> </w:t>
      </w:r>
    </w:p>
    <w:p w14:paraId="6F8E08C4" w14:textId="3B044482" w:rsidR="00047550" w:rsidRDefault="004F70D0" w:rsidP="004A7964">
      <w:pPr>
        <w:pStyle w:val="Pagrindiniotekstotrauka"/>
        <w:tabs>
          <w:tab w:val="left" w:pos="540"/>
          <w:tab w:val="right" w:pos="9639"/>
        </w:tabs>
        <w:spacing w:after="0"/>
        <w:ind w:left="425" w:right="-7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Siūloma padidinti </w:t>
      </w:r>
      <w:r w:rsidR="00C020AF">
        <w:rPr>
          <w:rFonts w:ascii="Arial" w:hAnsi="Arial" w:cs="Arial"/>
          <w:bCs/>
          <w:color w:val="000000"/>
        </w:rPr>
        <w:t xml:space="preserve">projektų vertes: </w:t>
      </w:r>
      <w:r w:rsidR="00916D43">
        <w:rPr>
          <w:rFonts w:ascii="Arial" w:hAnsi="Arial" w:cs="Arial"/>
          <w:bCs/>
          <w:color w:val="000000"/>
        </w:rPr>
        <w:t>didelės vertės projektams siūloma nustatyti</w:t>
      </w:r>
      <w:r w:rsidR="00585EF0">
        <w:rPr>
          <w:rFonts w:ascii="Arial" w:hAnsi="Arial" w:cs="Arial"/>
          <w:bCs/>
          <w:color w:val="000000"/>
        </w:rPr>
        <w:t xml:space="preserve"> </w:t>
      </w:r>
      <w:r w:rsidR="00585EF0" w:rsidRPr="0057452E">
        <w:rPr>
          <w:rFonts w:ascii="Arial" w:hAnsi="Arial" w:cs="Arial"/>
          <w:b/>
          <w:color w:val="000000"/>
        </w:rPr>
        <w:t>150</w:t>
      </w:r>
      <w:r w:rsidR="00585EF0">
        <w:rPr>
          <w:rFonts w:ascii="Arial" w:hAnsi="Arial" w:cs="Arial"/>
          <w:bCs/>
          <w:color w:val="000000"/>
        </w:rPr>
        <w:t xml:space="preserve"> tūkst. eurų vietoje buvusios 120 tūkst. eurų</w:t>
      </w:r>
      <w:r w:rsidR="002A5BD4">
        <w:rPr>
          <w:rFonts w:ascii="Arial" w:hAnsi="Arial" w:cs="Arial"/>
          <w:bCs/>
          <w:color w:val="000000"/>
        </w:rPr>
        <w:t>, mažos vertės projektams</w:t>
      </w:r>
      <w:r w:rsidR="00A767FB">
        <w:rPr>
          <w:rFonts w:ascii="Arial" w:hAnsi="Arial" w:cs="Arial"/>
          <w:bCs/>
          <w:color w:val="000000"/>
        </w:rPr>
        <w:t xml:space="preserve"> siūloma </w:t>
      </w:r>
      <w:r w:rsidR="0057452E">
        <w:rPr>
          <w:rFonts w:ascii="Arial" w:hAnsi="Arial" w:cs="Arial"/>
          <w:bCs/>
          <w:color w:val="000000"/>
        </w:rPr>
        <w:t xml:space="preserve">nustatyti </w:t>
      </w:r>
      <w:r w:rsidR="0057452E" w:rsidRPr="00A47311">
        <w:rPr>
          <w:rFonts w:ascii="Arial" w:hAnsi="Arial" w:cs="Arial"/>
          <w:b/>
          <w:color w:val="000000"/>
        </w:rPr>
        <w:t>60</w:t>
      </w:r>
      <w:r w:rsidR="0057452E">
        <w:rPr>
          <w:rFonts w:ascii="Arial" w:hAnsi="Arial" w:cs="Arial"/>
          <w:bCs/>
          <w:color w:val="000000"/>
        </w:rPr>
        <w:t xml:space="preserve"> tūkst. eurų vietoje buvusios 50 tūkst. eurų</w:t>
      </w:r>
      <w:r w:rsidR="00A47311">
        <w:rPr>
          <w:rFonts w:ascii="Arial" w:hAnsi="Arial" w:cs="Arial"/>
          <w:bCs/>
          <w:color w:val="000000"/>
        </w:rPr>
        <w:t xml:space="preserve">, mažos vertės projektams kaimuose, turinčiuose mažą (250 ir mažiau) deklaruotų gyventojų </w:t>
      </w:r>
      <w:r w:rsidR="00CB41E5">
        <w:rPr>
          <w:rFonts w:ascii="Arial" w:hAnsi="Arial" w:cs="Arial"/>
          <w:bCs/>
          <w:color w:val="000000"/>
        </w:rPr>
        <w:t xml:space="preserve">skaičių siūloma nustatyti </w:t>
      </w:r>
      <w:r w:rsidR="00CB41E5" w:rsidRPr="000C7EA9">
        <w:rPr>
          <w:rFonts w:ascii="Arial" w:hAnsi="Arial" w:cs="Arial"/>
          <w:b/>
          <w:color w:val="000000"/>
        </w:rPr>
        <w:t>35</w:t>
      </w:r>
      <w:r w:rsidR="00CB41E5">
        <w:rPr>
          <w:rFonts w:ascii="Arial" w:hAnsi="Arial" w:cs="Arial"/>
          <w:bCs/>
          <w:color w:val="000000"/>
        </w:rPr>
        <w:t xml:space="preserve"> tūkst. eurų vietoje buvusių 30 tūkst. eurų</w:t>
      </w:r>
      <w:r w:rsidR="00E8471F">
        <w:rPr>
          <w:rFonts w:ascii="Arial" w:hAnsi="Arial" w:cs="Arial"/>
          <w:bCs/>
          <w:color w:val="000000"/>
        </w:rPr>
        <w:t>.</w:t>
      </w:r>
    </w:p>
    <w:p w14:paraId="74213240" w14:textId="40C5DCCB" w:rsidR="004351DA" w:rsidRDefault="00F866DD" w:rsidP="004A7964">
      <w:pPr>
        <w:pStyle w:val="Pagrindiniotekstotrauka"/>
        <w:tabs>
          <w:tab w:val="left" w:pos="540"/>
          <w:tab w:val="right" w:pos="9639"/>
        </w:tabs>
        <w:spacing w:after="0"/>
        <w:ind w:left="425" w:right="-7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Patikslinama viešosios erdvės sąvoka</w:t>
      </w:r>
      <w:r w:rsidR="004F3AC7">
        <w:rPr>
          <w:rFonts w:ascii="Arial" w:hAnsi="Arial" w:cs="Arial"/>
          <w:bCs/>
          <w:color w:val="000000"/>
        </w:rPr>
        <w:t xml:space="preserve">, </w:t>
      </w:r>
      <w:r w:rsidR="00DC0DDB">
        <w:rPr>
          <w:rFonts w:ascii="Arial" w:hAnsi="Arial" w:cs="Arial"/>
          <w:bCs/>
          <w:color w:val="000000"/>
        </w:rPr>
        <w:t xml:space="preserve">ją papildant miško paskirties </w:t>
      </w:r>
      <w:r w:rsidR="00DE54AC">
        <w:rPr>
          <w:rFonts w:ascii="Arial" w:hAnsi="Arial" w:cs="Arial"/>
          <w:bCs/>
          <w:color w:val="000000"/>
        </w:rPr>
        <w:t>žeme urbanizuoto</w:t>
      </w:r>
      <w:r w:rsidR="00B86C3C">
        <w:rPr>
          <w:rFonts w:ascii="Arial" w:hAnsi="Arial" w:cs="Arial"/>
          <w:bCs/>
          <w:color w:val="000000"/>
        </w:rPr>
        <w:t>se</w:t>
      </w:r>
      <w:r w:rsidR="00D13634">
        <w:rPr>
          <w:rFonts w:ascii="Arial" w:hAnsi="Arial" w:cs="Arial"/>
          <w:bCs/>
          <w:color w:val="000000"/>
        </w:rPr>
        <w:t xml:space="preserve"> teritorijose. Įrašoma urbanizuotos teritorijos sąvoka.</w:t>
      </w:r>
      <w:r w:rsidR="008448D2">
        <w:rPr>
          <w:rFonts w:ascii="Arial" w:hAnsi="Arial" w:cs="Arial"/>
          <w:bCs/>
          <w:color w:val="000000"/>
        </w:rPr>
        <w:t xml:space="preserve"> Keičiama </w:t>
      </w:r>
      <w:r w:rsidR="00F10F9E">
        <w:rPr>
          <w:rFonts w:ascii="Arial" w:hAnsi="Arial" w:cs="Arial"/>
          <w:bCs/>
          <w:color w:val="000000"/>
        </w:rPr>
        <w:t xml:space="preserve">5.11. – 5.13. </w:t>
      </w:r>
      <w:r w:rsidR="00F15770">
        <w:rPr>
          <w:rFonts w:ascii="Arial" w:hAnsi="Arial" w:cs="Arial"/>
          <w:bCs/>
          <w:color w:val="000000"/>
        </w:rPr>
        <w:t>p</w:t>
      </w:r>
      <w:r w:rsidR="00CB2867">
        <w:rPr>
          <w:rFonts w:ascii="Arial" w:hAnsi="Arial" w:cs="Arial"/>
          <w:bCs/>
          <w:color w:val="000000"/>
        </w:rPr>
        <w:t>a</w:t>
      </w:r>
      <w:r w:rsidR="00F10F9E">
        <w:rPr>
          <w:rFonts w:ascii="Arial" w:hAnsi="Arial" w:cs="Arial"/>
          <w:bCs/>
          <w:color w:val="000000"/>
        </w:rPr>
        <w:t>punk</w:t>
      </w:r>
      <w:r w:rsidR="00CB2867">
        <w:rPr>
          <w:rFonts w:ascii="Arial" w:hAnsi="Arial" w:cs="Arial"/>
          <w:bCs/>
          <w:color w:val="000000"/>
        </w:rPr>
        <w:t>či</w:t>
      </w:r>
      <w:r w:rsidR="00F10F9E">
        <w:rPr>
          <w:rFonts w:ascii="Arial" w:hAnsi="Arial" w:cs="Arial"/>
          <w:bCs/>
          <w:color w:val="000000"/>
        </w:rPr>
        <w:t>ų numeracija į 5.12. – 5.14.</w:t>
      </w:r>
      <w:r w:rsidR="00E241EF">
        <w:rPr>
          <w:rFonts w:ascii="Arial" w:hAnsi="Arial" w:cs="Arial"/>
          <w:bCs/>
          <w:color w:val="000000"/>
        </w:rPr>
        <w:t xml:space="preserve"> </w:t>
      </w:r>
      <w:r w:rsidR="00BD33D9">
        <w:rPr>
          <w:rFonts w:ascii="Arial" w:hAnsi="Arial" w:cs="Arial"/>
          <w:bCs/>
          <w:color w:val="000000"/>
        </w:rPr>
        <w:t>Jei projekto idėja teikiama miško žemėje</w:t>
      </w:r>
      <w:r w:rsidR="003342CB">
        <w:rPr>
          <w:rFonts w:ascii="Arial" w:hAnsi="Arial" w:cs="Arial"/>
          <w:bCs/>
          <w:color w:val="000000"/>
        </w:rPr>
        <w:t>, statiniai ir įrenginiai turi būti numatomi</w:t>
      </w:r>
      <w:r w:rsidR="00292360">
        <w:rPr>
          <w:rFonts w:ascii="Arial" w:hAnsi="Arial" w:cs="Arial"/>
          <w:bCs/>
          <w:color w:val="000000"/>
        </w:rPr>
        <w:t xml:space="preserve"> </w:t>
      </w:r>
      <w:r w:rsidR="004338B0">
        <w:rPr>
          <w:rFonts w:ascii="Arial" w:hAnsi="Arial" w:cs="Arial"/>
          <w:bCs/>
          <w:color w:val="000000"/>
        </w:rPr>
        <w:t>miško rekreacinėms ar aplinkosauginėms funkcijoms įgyvendinti</w:t>
      </w:r>
      <w:r w:rsidR="007A3173">
        <w:rPr>
          <w:rFonts w:ascii="Arial" w:hAnsi="Arial" w:cs="Arial"/>
          <w:bCs/>
          <w:color w:val="000000"/>
        </w:rPr>
        <w:t xml:space="preserve">, tokia idėja </w:t>
      </w:r>
      <w:r w:rsidR="004560E8">
        <w:rPr>
          <w:rFonts w:ascii="Arial" w:hAnsi="Arial" w:cs="Arial"/>
          <w:bCs/>
          <w:color w:val="000000"/>
        </w:rPr>
        <w:t xml:space="preserve">turi neprieštarauti </w:t>
      </w:r>
      <w:r w:rsidR="00B90C74">
        <w:rPr>
          <w:rFonts w:ascii="Arial" w:hAnsi="Arial" w:cs="Arial"/>
          <w:bCs/>
          <w:color w:val="000000"/>
        </w:rPr>
        <w:t>Lietuvos Respublikos m</w:t>
      </w:r>
      <w:r w:rsidR="004560E8">
        <w:rPr>
          <w:rFonts w:ascii="Arial" w:hAnsi="Arial" w:cs="Arial"/>
          <w:bCs/>
          <w:color w:val="000000"/>
        </w:rPr>
        <w:t>iškų įstatymo nuostatoms</w:t>
      </w:r>
      <w:r w:rsidR="00410F3F">
        <w:rPr>
          <w:rFonts w:ascii="Arial" w:hAnsi="Arial" w:cs="Arial"/>
          <w:bCs/>
          <w:color w:val="000000"/>
        </w:rPr>
        <w:t xml:space="preserve"> ir Savivaldybė turi gauti </w:t>
      </w:r>
      <w:r w:rsidR="00B90C74">
        <w:rPr>
          <w:rFonts w:ascii="Arial" w:hAnsi="Arial" w:cs="Arial"/>
          <w:bCs/>
          <w:color w:val="000000"/>
        </w:rPr>
        <w:t xml:space="preserve">VĮ </w:t>
      </w:r>
      <w:r w:rsidR="00410F3F">
        <w:rPr>
          <w:rFonts w:ascii="Arial" w:hAnsi="Arial" w:cs="Arial"/>
          <w:bCs/>
          <w:color w:val="000000"/>
        </w:rPr>
        <w:t>Valstybinės miškų urėdijos pritarimą</w:t>
      </w:r>
      <w:r w:rsidR="007816DD">
        <w:rPr>
          <w:rFonts w:ascii="Arial" w:hAnsi="Arial" w:cs="Arial"/>
          <w:bCs/>
          <w:color w:val="000000"/>
        </w:rPr>
        <w:t xml:space="preserve">. </w:t>
      </w:r>
    </w:p>
    <w:p w14:paraId="0E70F6EB" w14:textId="77777777" w:rsidR="00011A75" w:rsidRDefault="00E23008" w:rsidP="004A7964">
      <w:pPr>
        <w:pStyle w:val="Pagrindiniotekstotrauka"/>
        <w:tabs>
          <w:tab w:val="left" w:pos="540"/>
          <w:tab w:val="right" w:pos="9639"/>
        </w:tabs>
        <w:spacing w:after="0"/>
        <w:ind w:left="425" w:right="-7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Papildyta, kad projekto idėjos derinamos su </w:t>
      </w:r>
      <w:r w:rsidR="0032338F">
        <w:rPr>
          <w:rFonts w:ascii="Arial" w:hAnsi="Arial" w:cs="Arial"/>
          <w:bCs/>
          <w:color w:val="000000"/>
        </w:rPr>
        <w:t xml:space="preserve">greta esančiomis ir viešąsias paslaugas teikiančiomis įstaigomis, pridedant pritarimo </w:t>
      </w:r>
      <w:r w:rsidR="0017388C">
        <w:rPr>
          <w:rFonts w:ascii="Arial" w:hAnsi="Arial" w:cs="Arial"/>
          <w:bCs/>
          <w:color w:val="000000"/>
        </w:rPr>
        <w:t>projekto idėjai dokumentą</w:t>
      </w:r>
      <w:r w:rsidR="009A358D">
        <w:rPr>
          <w:rFonts w:ascii="Arial" w:hAnsi="Arial" w:cs="Arial"/>
          <w:bCs/>
          <w:color w:val="000000"/>
        </w:rPr>
        <w:t>.</w:t>
      </w:r>
      <w:r w:rsidR="000209FE">
        <w:rPr>
          <w:rFonts w:ascii="Arial" w:hAnsi="Arial" w:cs="Arial"/>
          <w:bCs/>
          <w:color w:val="000000"/>
        </w:rPr>
        <w:t xml:space="preserve"> </w:t>
      </w:r>
    </w:p>
    <w:p w14:paraId="260A9047" w14:textId="21412ACB" w:rsidR="0017388C" w:rsidRDefault="00693A4A" w:rsidP="004A7964">
      <w:pPr>
        <w:pStyle w:val="Pagrindiniotekstotrauka"/>
        <w:tabs>
          <w:tab w:val="left" w:pos="540"/>
          <w:tab w:val="right" w:pos="9639"/>
        </w:tabs>
        <w:ind w:left="425" w:right="-7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Tvarkos apraše ir </w:t>
      </w:r>
      <w:r w:rsidR="00C47AE2">
        <w:rPr>
          <w:rFonts w:ascii="Arial" w:hAnsi="Arial" w:cs="Arial"/>
          <w:bCs/>
        </w:rPr>
        <w:t>Projekto idėjos pasiūlymo formoje</w:t>
      </w:r>
      <w:r w:rsidR="00C47AE2">
        <w:rPr>
          <w:rFonts w:ascii="Arial" w:hAnsi="Arial" w:cs="Arial"/>
          <w:bCs/>
          <w:color w:val="000000"/>
        </w:rPr>
        <w:t xml:space="preserve"> </w:t>
      </w:r>
      <w:r w:rsidR="00DE0EF4">
        <w:rPr>
          <w:rFonts w:ascii="Arial" w:hAnsi="Arial" w:cs="Arial"/>
          <w:bCs/>
          <w:color w:val="000000"/>
        </w:rPr>
        <w:t>p</w:t>
      </w:r>
      <w:r w:rsidR="000209FE">
        <w:rPr>
          <w:rFonts w:ascii="Arial" w:hAnsi="Arial" w:cs="Arial"/>
          <w:bCs/>
          <w:color w:val="000000"/>
        </w:rPr>
        <w:t>atikslinamas platformos interneto adresas</w:t>
      </w:r>
      <w:r w:rsidR="009713BE">
        <w:rPr>
          <w:rFonts w:ascii="Arial" w:hAnsi="Arial" w:cs="Arial"/>
          <w:bCs/>
          <w:color w:val="000000"/>
        </w:rPr>
        <w:t>. Lyginamasis</w:t>
      </w:r>
      <w:r w:rsidR="00003297">
        <w:rPr>
          <w:rFonts w:ascii="Arial" w:hAnsi="Arial" w:cs="Arial"/>
          <w:bCs/>
          <w:color w:val="000000"/>
        </w:rPr>
        <w:t xml:space="preserve"> variantas</w:t>
      </w:r>
      <w:r w:rsidR="009713BE">
        <w:rPr>
          <w:rFonts w:ascii="Arial" w:hAnsi="Arial" w:cs="Arial"/>
          <w:bCs/>
          <w:color w:val="000000"/>
        </w:rPr>
        <w:t xml:space="preserve"> </w:t>
      </w:r>
      <w:r w:rsidR="00167EB1">
        <w:rPr>
          <w:rFonts w:ascii="Arial" w:hAnsi="Arial" w:cs="Arial"/>
          <w:bCs/>
          <w:color w:val="000000"/>
        </w:rPr>
        <w:t>pridedamas</w:t>
      </w:r>
      <w:r w:rsidR="0017388C">
        <w:rPr>
          <w:rFonts w:ascii="Arial" w:hAnsi="Arial" w:cs="Arial"/>
          <w:bCs/>
          <w:color w:val="000000"/>
        </w:rPr>
        <w:t>.</w:t>
      </w:r>
      <w:r w:rsidR="004351DA">
        <w:rPr>
          <w:rFonts w:ascii="Arial" w:hAnsi="Arial" w:cs="Arial"/>
          <w:bCs/>
          <w:color w:val="000000"/>
        </w:rPr>
        <w:t xml:space="preserve"> </w:t>
      </w:r>
    </w:p>
    <w:p w14:paraId="36F32949" w14:textId="77777777" w:rsidR="00047550" w:rsidRPr="00A407C9" w:rsidRDefault="00047550" w:rsidP="004A7964">
      <w:pPr>
        <w:pStyle w:val="Sraopastraipa"/>
        <w:numPr>
          <w:ilvl w:val="0"/>
          <w:numId w:val="18"/>
        </w:numPr>
        <w:ind w:left="426" w:hanging="426"/>
        <w:jc w:val="both"/>
        <w:rPr>
          <w:rFonts w:ascii="Arial" w:hAnsi="Arial" w:cs="Arial"/>
          <w:bCs/>
        </w:rPr>
      </w:pPr>
      <w:r w:rsidRPr="00A407C9">
        <w:rPr>
          <w:rStyle w:val="FontStyle150"/>
          <w:rFonts w:ascii="Arial" w:hAnsi="Arial" w:cs="Arial"/>
          <w:bCs/>
          <w:sz w:val="24"/>
          <w:szCs w:val="24"/>
        </w:rPr>
        <w:t xml:space="preserve">Galimos neigiamos pasekmės priėmus siūlomą Savivaldybės tarybos </w:t>
      </w:r>
      <w:r w:rsidRPr="00A407C9">
        <w:rPr>
          <w:rFonts w:ascii="Arial" w:hAnsi="Arial" w:cs="Arial"/>
          <w:bCs/>
        </w:rPr>
        <w:t xml:space="preserve">sprendimą ir kokių priemonių būtina imtis, siekiant išvengti neigiamų pasekmių: </w:t>
      </w:r>
    </w:p>
    <w:p w14:paraId="2983A685" w14:textId="77777777" w:rsidR="00047550" w:rsidRPr="00A407C9" w:rsidRDefault="00047550" w:rsidP="004A7964">
      <w:pPr>
        <w:pStyle w:val="Sraopastraipa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Pr="00A407C9">
        <w:rPr>
          <w:rFonts w:ascii="Arial" w:hAnsi="Arial" w:cs="Arial"/>
          <w:bCs/>
        </w:rPr>
        <w:t>eigiamų pasekmių nenumatoma.</w:t>
      </w:r>
    </w:p>
    <w:p w14:paraId="3A97FD5B" w14:textId="4B625A47" w:rsidR="00047550" w:rsidRDefault="00047550" w:rsidP="004A7964">
      <w:pPr>
        <w:spacing w:after="0"/>
        <w:ind w:left="425" w:hanging="425"/>
        <w:jc w:val="both"/>
        <w:rPr>
          <w:bCs/>
          <w:color w:val="000000"/>
        </w:rPr>
      </w:pPr>
      <w:r w:rsidRPr="00C86DFD">
        <w:rPr>
          <w:rFonts w:ascii="Arial" w:hAnsi="Arial" w:cs="Arial"/>
          <w:bCs/>
          <w:caps/>
          <w:color w:val="000000"/>
        </w:rPr>
        <w:t xml:space="preserve">5. </w:t>
      </w:r>
      <w:r w:rsidR="00C854DC">
        <w:rPr>
          <w:rFonts w:ascii="Arial" w:hAnsi="Arial" w:cs="Arial"/>
          <w:bCs/>
          <w:caps/>
          <w:color w:val="000000"/>
        </w:rPr>
        <w:t xml:space="preserve"> </w:t>
      </w:r>
      <w:r w:rsidRPr="00C86DFD">
        <w:rPr>
          <w:rFonts w:ascii="Arial" w:hAnsi="Arial" w:cs="Arial"/>
          <w:bCs/>
          <w:caps/>
          <w:color w:val="000000"/>
        </w:rPr>
        <w:t>A</w:t>
      </w:r>
      <w:r w:rsidRPr="00C86DFD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  <w:r>
        <w:rPr>
          <w:rFonts w:ascii="Arial" w:hAnsi="Arial" w:cs="Arial"/>
          <w:bCs/>
          <w:color w:val="000000"/>
        </w:rPr>
        <w:t xml:space="preserve"> </w:t>
      </w:r>
    </w:p>
    <w:p w14:paraId="73DF5902" w14:textId="77777777" w:rsidR="00047550" w:rsidRPr="00C86DFD" w:rsidRDefault="00047550" w:rsidP="004A7964">
      <w:pPr>
        <w:ind w:left="425" w:firstLine="1"/>
        <w:jc w:val="both"/>
        <w:rPr>
          <w:rFonts w:ascii="Arial" w:hAnsi="Arial" w:cs="Arial"/>
          <w:bCs/>
          <w:color w:val="000000"/>
        </w:rPr>
      </w:pPr>
      <w:r w:rsidRPr="00D60B5A">
        <w:rPr>
          <w:rFonts w:ascii="Arial" w:hAnsi="Arial" w:cs="Arial"/>
          <w:bCs/>
          <w:color w:val="000000"/>
        </w:rPr>
        <w:lastRenderedPageBreak/>
        <w:t>Sprendimo projektas neprieštarauja Lietuvos Respublikos lygių galimybių įstatymui ir atitinka lygių galimybių principus.</w:t>
      </w:r>
    </w:p>
    <w:p w14:paraId="5A669078" w14:textId="77777777" w:rsidR="00047550" w:rsidRPr="009E4165" w:rsidRDefault="00047550" w:rsidP="004A7964">
      <w:pPr>
        <w:pStyle w:val="Sraopastraipa"/>
        <w:numPr>
          <w:ilvl w:val="0"/>
          <w:numId w:val="19"/>
        </w:numPr>
        <w:spacing w:after="0"/>
        <w:ind w:left="425" w:hanging="425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9E4165">
        <w:rPr>
          <w:rStyle w:val="FontStyle150"/>
          <w:rFonts w:ascii="Arial" w:hAnsi="Arial" w:cs="Arial"/>
          <w:bCs/>
          <w:sz w:val="24"/>
          <w:szCs w:val="24"/>
        </w:rPr>
        <w:t>Kokius teisės aktus būtina pakeisti ar panaikinti, priėmus teikiamą Savivaldybės tarybos sprendimą:</w:t>
      </w:r>
    </w:p>
    <w:p w14:paraId="2BC1376B" w14:textId="30DB0ACD" w:rsidR="00047550" w:rsidRPr="00A407C9" w:rsidRDefault="00FE2A4F" w:rsidP="004A7964">
      <w:pPr>
        <w:ind w:left="426"/>
        <w:jc w:val="both"/>
        <w:rPr>
          <w:rFonts w:ascii="Arial" w:hAnsi="Arial" w:cs="Arial"/>
          <w:bCs/>
          <w:strike/>
        </w:rPr>
      </w:pPr>
      <w:r>
        <w:rPr>
          <w:rFonts w:ascii="Arial" w:hAnsi="Arial" w:cs="Arial"/>
        </w:rPr>
        <w:t>Kitų teisės aktų keisti nereikės.</w:t>
      </w:r>
    </w:p>
    <w:p w14:paraId="2E77C5F6" w14:textId="77777777" w:rsidR="00047550" w:rsidRPr="009E4165" w:rsidRDefault="00047550" w:rsidP="004A7964">
      <w:pPr>
        <w:pStyle w:val="Sraopastraipa"/>
        <w:numPr>
          <w:ilvl w:val="0"/>
          <w:numId w:val="19"/>
        </w:numPr>
        <w:spacing w:after="0"/>
        <w:ind w:left="425" w:hanging="425"/>
        <w:jc w:val="both"/>
        <w:rPr>
          <w:rFonts w:ascii="Arial" w:hAnsi="Arial" w:cs="Arial"/>
          <w:bCs/>
        </w:rPr>
      </w:pPr>
      <w:r w:rsidRPr="009E4165">
        <w:rPr>
          <w:rFonts w:ascii="Arial" w:hAnsi="Arial" w:cs="Arial"/>
          <w:bCs/>
        </w:rPr>
        <w:t>Projekto rengimo metu gauti specialistų vertinimai ir išvados, konsultavimosi su visuomene metu gauti pasiūlymai ir jų motyvuotas vertinimas (atsižvelgta ar ne):</w:t>
      </w:r>
    </w:p>
    <w:p w14:paraId="43F229C9" w14:textId="77777777" w:rsidR="00047550" w:rsidRPr="00864908" w:rsidRDefault="00047550" w:rsidP="004A796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Siūlomus pakeitimus svarstė ir jiems pritarė Savivaldybės mero potvarkiu sudaryta darbo grupė Strateginio veiklos plano priemonei </w:t>
      </w:r>
      <w:r w:rsidRPr="00864908">
        <w:rPr>
          <w:rFonts w:ascii="Arial" w:hAnsi="Arial" w:cs="Arial"/>
          <w:bCs/>
        </w:rPr>
        <w:t>„</w:t>
      </w:r>
      <w:r w:rsidRPr="00864908">
        <w:rPr>
          <w:rFonts w:ascii="Arial" w:hAnsi="Arial" w:cs="Arial"/>
          <w:lang w:eastAsia="lt-LT"/>
        </w:rPr>
        <w:t>Gyventojų iniciatyvų, skirtų gyvenamajai aplinkai gerinti, skatinimas“ įgyvendinti</w:t>
      </w:r>
      <w:r>
        <w:rPr>
          <w:rFonts w:ascii="Arial" w:hAnsi="Arial" w:cs="Arial"/>
          <w:lang w:eastAsia="lt-LT"/>
        </w:rPr>
        <w:t xml:space="preserve"> (toliau – Darbo grupė).</w:t>
      </w:r>
    </w:p>
    <w:p w14:paraId="3C39DF6F" w14:textId="77777777" w:rsidR="00047550" w:rsidRDefault="00047550" w:rsidP="004A7964">
      <w:pPr>
        <w:spacing w:after="0"/>
        <w:ind w:left="425" w:hanging="425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8. Sprendimo įgyvendinimui reikalingos lėšos (ekonominiai apskaičiavimai), finansavimo šaltiniai:</w:t>
      </w:r>
    </w:p>
    <w:p w14:paraId="133D6FE2" w14:textId="7A74AD39" w:rsidR="00047550" w:rsidRPr="00C86DFD" w:rsidRDefault="00047550" w:rsidP="004A7964">
      <w:pPr>
        <w:ind w:left="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Lėšos numatytos 202</w:t>
      </w:r>
      <w:r w:rsidR="004E344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–202</w:t>
      </w:r>
      <w:r w:rsidR="004E344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metų strateginiame veiklos plane ir 202</w:t>
      </w:r>
      <w:r w:rsidR="004E344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–202</w:t>
      </w:r>
      <w:r w:rsidR="004E344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metų savivaldybės biudžete.</w:t>
      </w:r>
    </w:p>
    <w:p w14:paraId="36F9DA50" w14:textId="77777777" w:rsidR="00047550" w:rsidRDefault="00047550" w:rsidP="004A7964">
      <w:pPr>
        <w:pStyle w:val="Pagrindiniotekstotrauka2"/>
        <w:numPr>
          <w:ilvl w:val="0"/>
          <w:numId w:val="20"/>
        </w:numPr>
        <w:tabs>
          <w:tab w:val="left" w:pos="540"/>
        </w:tabs>
        <w:spacing w:after="0" w:line="276" w:lineRule="auto"/>
        <w:ind w:left="425" w:hanging="425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Kiti, autoriaus nuomone, reikalingi pagrindimai, skaičiavimai ir paaiškinimai:</w:t>
      </w:r>
    </w:p>
    <w:p w14:paraId="2A390528" w14:textId="662763FA" w:rsidR="00047550" w:rsidRPr="00F30E9E" w:rsidRDefault="00A5740D" w:rsidP="004A7964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Nėra.</w:t>
      </w:r>
    </w:p>
    <w:p w14:paraId="68879E0E" w14:textId="77777777" w:rsidR="00047550" w:rsidRDefault="00047550" w:rsidP="004A7964">
      <w:pPr>
        <w:pStyle w:val="Sraopastraipa"/>
        <w:numPr>
          <w:ilvl w:val="0"/>
          <w:numId w:val="20"/>
        </w:numPr>
        <w:autoSpaceDE w:val="0"/>
        <w:autoSpaceDN w:val="0"/>
        <w:adjustRightInd w:val="0"/>
        <w:spacing w:after="0"/>
        <w:ind w:left="425" w:hanging="425"/>
        <w:jc w:val="both"/>
        <w:rPr>
          <w:rFonts w:ascii="Arial" w:hAnsi="Arial" w:cs="Arial"/>
          <w:bCs/>
        </w:rPr>
      </w:pPr>
      <w:r w:rsidRPr="00F30E9E">
        <w:rPr>
          <w:rFonts w:ascii="Arial" w:hAnsi="Arial" w:cs="Arial"/>
          <w:bCs/>
          <w:color w:val="000000"/>
        </w:rPr>
        <w:t>Sprendimo projekto iniciatoriai (institucija, asmenys ar piliečių įgalioti atstovai ir kt.) ir rengėjai</w:t>
      </w:r>
      <w:r w:rsidRPr="00F30E9E">
        <w:rPr>
          <w:rFonts w:ascii="Arial" w:hAnsi="Arial" w:cs="Arial"/>
          <w:bCs/>
        </w:rPr>
        <w:t>:</w:t>
      </w:r>
    </w:p>
    <w:p w14:paraId="35C766B6" w14:textId="77777777" w:rsidR="00047550" w:rsidRPr="00FE7C21" w:rsidRDefault="00047550" w:rsidP="004A7964">
      <w:pPr>
        <w:pStyle w:val="Sraopastraipa"/>
        <w:spacing w:after="480"/>
        <w:ind w:left="425"/>
        <w:contextualSpacing w:val="0"/>
        <w:rPr>
          <w:rFonts w:eastAsiaTheme="minorEastAsia"/>
          <w:u w:color="000000"/>
          <w:lang w:eastAsia="lt-LT"/>
        </w:rPr>
      </w:pPr>
      <w:r>
        <w:rPr>
          <w:rFonts w:ascii="Arial" w:hAnsi="Arial" w:cs="Arial"/>
          <w:bCs/>
        </w:rPr>
        <w:t>Sprendimo projektą inicijavo Darbo grupė. Sprendimo projektą rengė Biudžeto ir ekonomikos skyriaus vedėja Irena Gailiuvienė.</w:t>
      </w:r>
    </w:p>
    <w:p w14:paraId="3DBC35F9" w14:textId="77777777" w:rsidR="00047550" w:rsidRDefault="00047550" w:rsidP="004A7964">
      <w:pPr>
        <w:widowControl w:val="0"/>
        <w:tabs>
          <w:tab w:val="left" w:pos="7655"/>
        </w:tabs>
        <w:autoSpaceDE w:val="0"/>
        <w:autoSpaceDN w:val="0"/>
        <w:adjustRightInd w:val="0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Biudžeto ir ekonomikos 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 w:rsidRPr="00756000">
        <w:rPr>
          <w:rFonts w:ascii="Arial" w:hAnsi="Arial" w:cs="Arial"/>
          <w:lang w:eastAsia="lt-LT"/>
        </w:rPr>
        <w:t>Irena Gailiuvienė</w:t>
      </w:r>
    </w:p>
    <w:p w14:paraId="7AE98A85" w14:textId="77777777" w:rsidR="00497FCF" w:rsidRPr="00165179" w:rsidRDefault="00497FCF" w:rsidP="004A7964">
      <w:pPr>
        <w:ind w:left="7371" w:hanging="7371"/>
        <w:rPr>
          <w:rFonts w:ascii="Arial" w:hAnsi="Arial" w:cs="Arial"/>
        </w:rPr>
      </w:pPr>
    </w:p>
    <w:sectPr w:rsidR="00497FCF" w:rsidRPr="00165179" w:rsidSect="0016517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B04EE" w14:textId="77777777" w:rsidR="00846C8F" w:rsidRDefault="00846C8F">
      <w:r>
        <w:separator/>
      </w:r>
    </w:p>
  </w:endnote>
  <w:endnote w:type="continuationSeparator" w:id="0">
    <w:p w14:paraId="7A195FED" w14:textId="77777777" w:rsidR="00846C8F" w:rsidRDefault="0084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30A1" w14:textId="77777777" w:rsidR="00846C8F" w:rsidRDefault="00846C8F">
      <w:r>
        <w:separator/>
      </w:r>
    </w:p>
  </w:footnote>
  <w:footnote w:type="continuationSeparator" w:id="0">
    <w:p w14:paraId="566CCE54" w14:textId="77777777" w:rsidR="00846C8F" w:rsidRDefault="00846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2166022"/>
      <w:docPartObj>
        <w:docPartGallery w:val="Page Numbers (Top of Page)"/>
        <w:docPartUnique/>
      </w:docPartObj>
    </w:sdtPr>
    <w:sdtEndPr/>
    <w:sdtContent>
      <w:p w14:paraId="049EE60C" w14:textId="361081C9" w:rsidR="003A66B7" w:rsidRDefault="003A66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8D8D" w14:textId="547BE1D0" w:rsidR="00D0311F" w:rsidRPr="00CE025E" w:rsidRDefault="00942EDE" w:rsidP="00D0311F">
    <w:pPr>
      <w:pStyle w:val="Antrats"/>
      <w:jc w:val="right"/>
      <w:rPr>
        <w:rFonts w:ascii="Arial" w:hAnsi="Arial" w:cs="Arial"/>
        <w:b/>
        <w:bCs/>
      </w:rPr>
    </w:pPr>
    <w:r w:rsidRPr="00CE025E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7C513E0"/>
    <w:multiLevelType w:val="hybridMultilevel"/>
    <w:tmpl w:val="5B7AAA0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78176A"/>
    <w:multiLevelType w:val="multilevel"/>
    <w:tmpl w:val="5DBC4B4E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6997D6B"/>
    <w:multiLevelType w:val="hybridMultilevel"/>
    <w:tmpl w:val="8D7C6966"/>
    <w:lvl w:ilvl="0" w:tplc="3648B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022475D"/>
    <w:multiLevelType w:val="hybridMultilevel"/>
    <w:tmpl w:val="1B5C01AC"/>
    <w:lvl w:ilvl="0" w:tplc="90826A9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3690E85"/>
    <w:multiLevelType w:val="hybridMultilevel"/>
    <w:tmpl w:val="5BA07C96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1422A"/>
    <w:multiLevelType w:val="hybridMultilevel"/>
    <w:tmpl w:val="5B2041C0"/>
    <w:lvl w:ilvl="0" w:tplc="4C06D6A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555C7D70"/>
    <w:multiLevelType w:val="hybridMultilevel"/>
    <w:tmpl w:val="4FB893F8"/>
    <w:lvl w:ilvl="0" w:tplc="4C06D6A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92945"/>
    <w:multiLevelType w:val="multilevel"/>
    <w:tmpl w:val="D1A063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258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44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5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2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90" w:hanging="1800"/>
      </w:pPr>
      <w:rPr>
        <w:rFonts w:hint="default"/>
      </w:r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F3E13"/>
    <w:multiLevelType w:val="hybridMultilevel"/>
    <w:tmpl w:val="211C7C1E"/>
    <w:lvl w:ilvl="0" w:tplc="4C06D6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11725"/>
    <w:multiLevelType w:val="hybridMultilevel"/>
    <w:tmpl w:val="133E88F8"/>
    <w:lvl w:ilvl="0" w:tplc="3648BB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21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5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14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8"/>
  </w:num>
  <w:num w:numId="12" w16cid:durableId="1235626148">
    <w:abstractNumId w:val="12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8567923">
    <w:abstractNumId w:val="7"/>
  </w:num>
  <w:num w:numId="14" w16cid:durableId="1148862553">
    <w:abstractNumId w:val="20"/>
  </w:num>
  <w:num w:numId="15" w16cid:durableId="1927494461">
    <w:abstractNumId w:val="9"/>
  </w:num>
  <w:num w:numId="16" w16cid:durableId="1968857112">
    <w:abstractNumId w:val="10"/>
  </w:num>
  <w:num w:numId="17" w16cid:durableId="11111708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6478386">
    <w:abstractNumId w:val="19"/>
  </w:num>
  <w:num w:numId="19" w16cid:durableId="1554540828">
    <w:abstractNumId w:val="16"/>
  </w:num>
  <w:num w:numId="20" w16cid:durableId="674655086">
    <w:abstractNumId w:val="13"/>
  </w:num>
  <w:num w:numId="21" w16cid:durableId="1398937664">
    <w:abstractNumId w:val="4"/>
  </w:num>
  <w:num w:numId="22" w16cid:durableId="235282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297"/>
    <w:rsid w:val="000079ED"/>
    <w:rsid w:val="00011617"/>
    <w:rsid w:val="00011A75"/>
    <w:rsid w:val="00020357"/>
    <w:rsid w:val="000209FE"/>
    <w:rsid w:val="0002148B"/>
    <w:rsid w:val="000324AC"/>
    <w:rsid w:val="000331C4"/>
    <w:rsid w:val="00036A1D"/>
    <w:rsid w:val="0004330B"/>
    <w:rsid w:val="00047550"/>
    <w:rsid w:val="00050B85"/>
    <w:rsid w:val="00051D69"/>
    <w:rsid w:val="00052908"/>
    <w:rsid w:val="00052D91"/>
    <w:rsid w:val="00065A3B"/>
    <w:rsid w:val="0007440E"/>
    <w:rsid w:val="00075DE1"/>
    <w:rsid w:val="000812E8"/>
    <w:rsid w:val="00082D23"/>
    <w:rsid w:val="000845D4"/>
    <w:rsid w:val="00097A66"/>
    <w:rsid w:val="000A0356"/>
    <w:rsid w:val="000A1FB3"/>
    <w:rsid w:val="000A20A0"/>
    <w:rsid w:val="000A7AB8"/>
    <w:rsid w:val="000B4D49"/>
    <w:rsid w:val="000B4E53"/>
    <w:rsid w:val="000B4FCE"/>
    <w:rsid w:val="000B6FD1"/>
    <w:rsid w:val="000B71DB"/>
    <w:rsid w:val="000C7EA9"/>
    <w:rsid w:val="000D0160"/>
    <w:rsid w:val="000D1BB3"/>
    <w:rsid w:val="000D1C6B"/>
    <w:rsid w:val="000D45BF"/>
    <w:rsid w:val="000E316D"/>
    <w:rsid w:val="000E7500"/>
    <w:rsid w:val="000F3C80"/>
    <w:rsid w:val="001043CA"/>
    <w:rsid w:val="00110390"/>
    <w:rsid w:val="001139F3"/>
    <w:rsid w:val="001141EE"/>
    <w:rsid w:val="001144A6"/>
    <w:rsid w:val="001171D4"/>
    <w:rsid w:val="00120CC2"/>
    <w:rsid w:val="00121ACB"/>
    <w:rsid w:val="00124FE6"/>
    <w:rsid w:val="00126C08"/>
    <w:rsid w:val="0013267C"/>
    <w:rsid w:val="001337C1"/>
    <w:rsid w:val="0013493D"/>
    <w:rsid w:val="0014556D"/>
    <w:rsid w:val="00146F5E"/>
    <w:rsid w:val="001531A0"/>
    <w:rsid w:val="00154802"/>
    <w:rsid w:val="00155682"/>
    <w:rsid w:val="001560F7"/>
    <w:rsid w:val="001567CB"/>
    <w:rsid w:val="00165179"/>
    <w:rsid w:val="00167AEF"/>
    <w:rsid w:val="00167EB1"/>
    <w:rsid w:val="00172EDB"/>
    <w:rsid w:val="0017388C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1698"/>
    <w:rsid w:val="001E404E"/>
    <w:rsid w:val="001E5168"/>
    <w:rsid w:val="001E6C9D"/>
    <w:rsid w:val="001E7944"/>
    <w:rsid w:val="001F2780"/>
    <w:rsid w:val="001F3AA8"/>
    <w:rsid w:val="001F4084"/>
    <w:rsid w:val="001F4591"/>
    <w:rsid w:val="00203972"/>
    <w:rsid w:val="00204506"/>
    <w:rsid w:val="002045AE"/>
    <w:rsid w:val="0020746A"/>
    <w:rsid w:val="0021210C"/>
    <w:rsid w:val="00214D09"/>
    <w:rsid w:val="002152F5"/>
    <w:rsid w:val="002156CC"/>
    <w:rsid w:val="00222828"/>
    <w:rsid w:val="002265CF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4E5D"/>
    <w:rsid w:val="002552E6"/>
    <w:rsid w:val="00257DDC"/>
    <w:rsid w:val="00264D44"/>
    <w:rsid w:val="00272A21"/>
    <w:rsid w:val="00272DFF"/>
    <w:rsid w:val="0027545A"/>
    <w:rsid w:val="00285E35"/>
    <w:rsid w:val="00290B9C"/>
    <w:rsid w:val="00292360"/>
    <w:rsid w:val="002947B2"/>
    <w:rsid w:val="00295711"/>
    <w:rsid w:val="00296E11"/>
    <w:rsid w:val="002A3A60"/>
    <w:rsid w:val="002A5BD4"/>
    <w:rsid w:val="002A78EC"/>
    <w:rsid w:val="002B3D94"/>
    <w:rsid w:val="002C0283"/>
    <w:rsid w:val="002C036E"/>
    <w:rsid w:val="002C074A"/>
    <w:rsid w:val="002C089F"/>
    <w:rsid w:val="002C3859"/>
    <w:rsid w:val="002C4E4C"/>
    <w:rsid w:val="002C76C3"/>
    <w:rsid w:val="002D75AF"/>
    <w:rsid w:val="002D7E2A"/>
    <w:rsid w:val="002E07C5"/>
    <w:rsid w:val="002E4B92"/>
    <w:rsid w:val="002E65CC"/>
    <w:rsid w:val="002F0722"/>
    <w:rsid w:val="002F5F21"/>
    <w:rsid w:val="0030346E"/>
    <w:rsid w:val="00304038"/>
    <w:rsid w:val="00312485"/>
    <w:rsid w:val="00313CA6"/>
    <w:rsid w:val="003215BB"/>
    <w:rsid w:val="00322914"/>
    <w:rsid w:val="0032338F"/>
    <w:rsid w:val="00326835"/>
    <w:rsid w:val="00327C05"/>
    <w:rsid w:val="0033346F"/>
    <w:rsid w:val="00334276"/>
    <w:rsid w:val="003342CB"/>
    <w:rsid w:val="00340704"/>
    <w:rsid w:val="003436F1"/>
    <w:rsid w:val="00344EBB"/>
    <w:rsid w:val="003461CA"/>
    <w:rsid w:val="00350AC2"/>
    <w:rsid w:val="0035217C"/>
    <w:rsid w:val="003526D2"/>
    <w:rsid w:val="00354FBD"/>
    <w:rsid w:val="0036191B"/>
    <w:rsid w:val="00365FD0"/>
    <w:rsid w:val="003660E8"/>
    <w:rsid w:val="003665B9"/>
    <w:rsid w:val="00372F90"/>
    <w:rsid w:val="00373FFD"/>
    <w:rsid w:val="00376686"/>
    <w:rsid w:val="0038452B"/>
    <w:rsid w:val="0039175C"/>
    <w:rsid w:val="00392CD6"/>
    <w:rsid w:val="003A18E7"/>
    <w:rsid w:val="003A2057"/>
    <w:rsid w:val="003A65EC"/>
    <w:rsid w:val="003A66B7"/>
    <w:rsid w:val="003B0414"/>
    <w:rsid w:val="003B178F"/>
    <w:rsid w:val="003B1EA4"/>
    <w:rsid w:val="003C33F8"/>
    <w:rsid w:val="003C36D9"/>
    <w:rsid w:val="003C428F"/>
    <w:rsid w:val="003D1560"/>
    <w:rsid w:val="003D43D5"/>
    <w:rsid w:val="003D6045"/>
    <w:rsid w:val="003D7C37"/>
    <w:rsid w:val="003E04B8"/>
    <w:rsid w:val="003E30DB"/>
    <w:rsid w:val="003F1193"/>
    <w:rsid w:val="00401F2A"/>
    <w:rsid w:val="00402FEB"/>
    <w:rsid w:val="004032C9"/>
    <w:rsid w:val="00407F54"/>
    <w:rsid w:val="00410F3F"/>
    <w:rsid w:val="00413B8F"/>
    <w:rsid w:val="00415A84"/>
    <w:rsid w:val="00421074"/>
    <w:rsid w:val="0042322F"/>
    <w:rsid w:val="004262BD"/>
    <w:rsid w:val="00433594"/>
    <w:rsid w:val="004338B0"/>
    <w:rsid w:val="00433DFC"/>
    <w:rsid w:val="0043505E"/>
    <w:rsid w:val="004351DA"/>
    <w:rsid w:val="004506C5"/>
    <w:rsid w:val="004559DD"/>
    <w:rsid w:val="004560E8"/>
    <w:rsid w:val="00457E54"/>
    <w:rsid w:val="004654E4"/>
    <w:rsid w:val="00465DEB"/>
    <w:rsid w:val="00467A01"/>
    <w:rsid w:val="00470589"/>
    <w:rsid w:val="0047145E"/>
    <w:rsid w:val="00474748"/>
    <w:rsid w:val="00476885"/>
    <w:rsid w:val="004769F6"/>
    <w:rsid w:val="00482D0E"/>
    <w:rsid w:val="00482E5C"/>
    <w:rsid w:val="004830F0"/>
    <w:rsid w:val="00487486"/>
    <w:rsid w:val="00495B54"/>
    <w:rsid w:val="00497A8B"/>
    <w:rsid w:val="00497FCF"/>
    <w:rsid w:val="004A6C2F"/>
    <w:rsid w:val="004A7964"/>
    <w:rsid w:val="004A7E8B"/>
    <w:rsid w:val="004B1CEB"/>
    <w:rsid w:val="004B3EF7"/>
    <w:rsid w:val="004B6177"/>
    <w:rsid w:val="004B7B95"/>
    <w:rsid w:val="004C162C"/>
    <w:rsid w:val="004E30E8"/>
    <w:rsid w:val="004E3446"/>
    <w:rsid w:val="004E5037"/>
    <w:rsid w:val="004E5B0C"/>
    <w:rsid w:val="004E5C4C"/>
    <w:rsid w:val="004F2329"/>
    <w:rsid w:val="004F2E9D"/>
    <w:rsid w:val="004F3AC7"/>
    <w:rsid w:val="004F5F73"/>
    <w:rsid w:val="004F5FB3"/>
    <w:rsid w:val="004F6C40"/>
    <w:rsid w:val="004F70D0"/>
    <w:rsid w:val="004F720E"/>
    <w:rsid w:val="004F7532"/>
    <w:rsid w:val="005034B0"/>
    <w:rsid w:val="00503DA5"/>
    <w:rsid w:val="00504864"/>
    <w:rsid w:val="00505784"/>
    <w:rsid w:val="00506DE9"/>
    <w:rsid w:val="00511420"/>
    <w:rsid w:val="005118E9"/>
    <w:rsid w:val="00512617"/>
    <w:rsid w:val="00514D14"/>
    <w:rsid w:val="005178F4"/>
    <w:rsid w:val="0052191E"/>
    <w:rsid w:val="00522C33"/>
    <w:rsid w:val="00525372"/>
    <w:rsid w:val="00527546"/>
    <w:rsid w:val="005275A6"/>
    <w:rsid w:val="00534170"/>
    <w:rsid w:val="00540296"/>
    <w:rsid w:val="005409BB"/>
    <w:rsid w:val="005425DF"/>
    <w:rsid w:val="00546150"/>
    <w:rsid w:val="005477CD"/>
    <w:rsid w:val="005543FE"/>
    <w:rsid w:val="005610F3"/>
    <w:rsid w:val="00566F21"/>
    <w:rsid w:val="0056737D"/>
    <w:rsid w:val="005731F2"/>
    <w:rsid w:val="0057452E"/>
    <w:rsid w:val="0057489D"/>
    <w:rsid w:val="00577F3E"/>
    <w:rsid w:val="00580D72"/>
    <w:rsid w:val="00582588"/>
    <w:rsid w:val="00585EF0"/>
    <w:rsid w:val="005B3A4F"/>
    <w:rsid w:val="005B5CDF"/>
    <w:rsid w:val="005B62A5"/>
    <w:rsid w:val="005C0F7E"/>
    <w:rsid w:val="005D7AC6"/>
    <w:rsid w:val="005E2B95"/>
    <w:rsid w:val="005F34AB"/>
    <w:rsid w:val="00602E94"/>
    <w:rsid w:val="006127E1"/>
    <w:rsid w:val="00613E79"/>
    <w:rsid w:val="00620A3B"/>
    <w:rsid w:val="0062112D"/>
    <w:rsid w:val="00625DF6"/>
    <w:rsid w:val="00634770"/>
    <w:rsid w:val="00643109"/>
    <w:rsid w:val="006500BB"/>
    <w:rsid w:val="00651547"/>
    <w:rsid w:val="006518B3"/>
    <w:rsid w:val="006579FA"/>
    <w:rsid w:val="00657B11"/>
    <w:rsid w:val="00661D65"/>
    <w:rsid w:val="0066289C"/>
    <w:rsid w:val="006674EB"/>
    <w:rsid w:val="00667F14"/>
    <w:rsid w:val="006758FB"/>
    <w:rsid w:val="00684C23"/>
    <w:rsid w:val="00686650"/>
    <w:rsid w:val="00686D8D"/>
    <w:rsid w:val="00687D79"/>
    <w:rsid w:val="00693A4A"/>
    <w:rsid w:val="00693E0C"/>
    <w:rsid w:val="006A70E0"/>
    <w:rsid w:val="006B3DC5"/>
    <w:rsid w:val="006B61A7"/>
    <w:rsid w:val="006B63E7"/>
    <w:rsid w:val="006C30DF"/>
    <w:rsid w:val="006C5C80"/>
    <w:rsid w:val="006C5F00"/>
    <w:rsid w:val="006D2B01"/>
    <w:rsid w:val="006D3DF6"/>
    <w:rsid w:val="006D6BFA"/>
    <w:rsid w:val="006D7468"/>
    <w:rsid w:val="006E3A7A"/>
    <w:rsid w:val="006E5DC9"/>
    <w:rsid w:val="006F245B"/>
    <w:rsid w:val="00702552"/>
    <w:rsid w:val="00703D73"/>
    <w:rsid w:val="00704101"/>
    <w:rsid w:val="00710118"/>
    <w:rsid w:val="00711569"/>
    <w:rsid w:val="00712672"/>
    <w:rsid w:val="00712D99"/>
    <w:rsid w:val="007203FE"/>
    <w:rsid w:val="00723133"/>
    <w:rsid w:val="00724FA9"/>
    <w:rsid w:val="00726EA7"/>
    <w:rsid w:val="00730501"/>
    <w:rsid w:val="00751048"/>
    <w:rsid w:val="00753952"/>
    <w:rsid w:val="00756000"/>
    <w:rsid w:val="00756A9B"/>
    <w:rsid w:val="007750F0"/>
    <w:rsid w:val="007816DD"/>
    <w:rsid w:val="0078582A"/>
    <w:rsid w:val="007912EA"/>
    <w:rsid w:val="00793FEF"/>
    <w:rsid w:val="007A1329"/>
    <w:rsid w:val="007A3173"/>
    <w:rsid w:val="007A5748"/>
    <w:rsid w:val="007A5C90"/>
    <w:rsid w:val="007B1B81"/>
    <w:rsid w:val="007B2D6D"/>
    <w:rsid w:val="007B6E8C"/>
    <w:rsid w:val="007B785B"/>
    <w:rsid w:val="007B7A7D"/>
    <w:rsid w:val="007C012D"/>
    <w:rsid w:val="007C12BD"/>
    <w:rsid w:val="007C387C"/>
    <w:rsid w:val="007C426C"/>
    <w:rsid w:val="007C52A9"/>
    <w:rsid w:val="007C5AF0"/>
    <w:rsid w:val="007C6225"/>
    <w:rsid w:val="007C6390"/>
    <w:rsid w:val="007D0795"/>
    <w:rsid w:val="007F0142"/>
    <w:rsid w:val="007F21C4"/>
    <w:rsid w:val="007F6981"/>
    <w:rsid w:val="008037C8"/>
    <w:rsid w:val="008048BB"/>
    <w:rsid w:val="008071A6"/>
    <w:rsid w:val="00820CFC"/>
    <w:rsid w:val="008256E7"/>
    <w:rsid w:val="008301F2"/>
    <w:rsid w:val="00830B4E"/>
    <w:rsid w:val="00834734"/>
    <w:rsid w:val="00840D19"/>
    <w:rsid w:val="00842E2C"/>
    <w:rsid w:val="008448D2"/>
    <w:rsid w:val="008456F6"/>
    <w:rsid w:val="00845729"/>
    <w:rsid w:val="00846C8F"/>
    <w:rsid w:val="008508AB"/>
    <w:rsid w:val="008521D1"/>
    <w:rsid w:val="00852342"/>
    <w:rsid w:val="00860248"/>
    <w:rsid w:val="00861982"/>
    <w:rsid w:val="00861CFD"/>
    <w:rsid w:val="00864908"/>
    <w:rsid w:val="008677FE"/>
    <w:rsid w:val="008709A7"/>
    <w:rsid w:val="00872E61"/>
    <w:rsid w:val="008736B5"/>
    <w:rsid w:val="0087780D"/>
    <w:rsid w:val="00887A7C"/>
    <w:rsid w:val="00887D61"/>
    <w:rsid w:val="00894D73"/>
    <w:rsid w:val="008A4DFF"/>
    <w:rsid w:val="008A57EC"/>
    <w:rsid w:val="008B0DBA"/>
    <w:rsid w:val="008B4026"/>
    <w:rsid w:val="008B4966"/>
    <w:rsid w:val="008B5C52"/>
    <w:rsid w:val="008B6EA9"/>
    <w:rsid w:val="008C25C5"/>
    <w:rsid w:val="008D3FD6"/>
    <w:rsid w:val="008D5BD3"/>
    <w:rsid w:val="008D5D9E"/>
    <w:rsid w:val="008E2751"/>
    <w:rsid w:val="008E423B"/>
    <w:rsid w:val="008E58E5"/>
    <w:rsid w:val="008F38B8"/>
    <w:rsid w:val="008F4B3C"/>
    <w:rsid w:val="008F4D49"/>
    <w:rsid w:val="008F6226"/>
    <w:rsid w:val="00901FEC"/>
    <w:rsid w:val="0090203A"/>
    <w:rsid w:val="00911D7F"/>
    <w:rsid w:val="00913839"/>
    <w:rsid w:val="00914DFD"/>
    <w:rsid w:val="009162C8"/>
    <w:rsid w:val="00916D43"/>
    <w:rsid w:val="00923266"/>
    <w:rsid w:val="00924846"/>
    <w:rsid w:val="00925EFE"/>
    <w:rsid w:val="00925F09"/>
    <w:rsid w:val="00926797"/>
    <w:rsid w:val="0093040C"/>
    <w:rsid w:val="0093310C"/>
    <w:rsid w:val="00937150"/>
    <w:rsid w:val="00941277"/>
    <w:rsid w:val="00942EDE"/>
    <w:rsid w:val="00943BCC"/>
    <w:rsid w:val="00944BBD"/>
    <w:rsid w:val="009451E2"/>
    <w:rsid w:val="009510E7"/>
    <w:rsid w:val="00953AD8"/>
    <w:rsid w:val="00955A07"/>
    <w:rsid w:val="00955F94"/>
    <w:rsid w:val="0096061E"/>
    <w:rsid w:val="0097082D"/>
    <w:rsid w:val="0097117B"/>
    <w:rsid w:val="009713BE"/>
    <w:rsid w:val="00971414"/>
    <w:rsid w:val="00977213"/>
    <w:rsid w:val="009911D9"/>
    <w:rsid w:val="009A031E"/>
    <w:rsid w:val="009A358D"/>
    <w:rsid w:val="009A6DF9"/>
    <w:rsid w:val="009B1061"/>
    <w:rsid w:val="009B1C92"/>
    <w:rsid w:val="009B3412"/>
    <w:rsid w:val="009B7C04"/>
    <w:rsid w:val="009D407B"/>
    <w:rsid w:val="009D6517"/>
    <w:rsid w:val="009E039D"/>
    <w:rsid w:val="009E1CB1"/>
    <w:rsid w:val="009E4165"/>
    <w:rsid w:val="009E4298"/>
    <w:rsid w:val="009E63D4"/>
    <w:rsid w:val="009F33EC"/>
    <w:rsid w:val="00A00459"/>
    <w:rsid w:val="00A029B0"/>
    <w:rsid w:val="00A122B3"/>
    <w:rsid w:val="00A15292"/>
    <w:rsid w:val="00A1696D"/>
    <w:rsid w:val="00A21DD1"/>
    <w:rsid w:val="00A23D35"/>
    <w:rsid w:val="00A24850"/>
    <w:rsid w:val="00A27C6B"/>
    <w:rsid w:val="00A335D6"/>
    <w:rsid w:val="00A3569F"/>
    <w:rsid w:val="00A36BA9"/>
    <w:rsid w:val="00A407C9"/>
    <w:rsid w:val="00A439BB"/>
    <w:rsid w:val="00A45B88"/>
    <w:rsid w:val="00A47311"/>
    <w:rsid w:val="00A5740D"/>
    <w:rsid w:val="00A64939"/>
    <w:rsid w:val="00A654FA"/>
    <w:rsid w:val="00A767FB"/>
    <w:rsid w:val="00A76874"/>
    <w:rsid w:val="00A76D04"/>
    <w:rsid w:val="00A80461"/>
    <w:rsid w:val="00A83834"/>
    <w:rsid w:val="00A8533E"/>
    <w:rsid w:val="00A87660"/>
    <w:rsid w:val="00A9028D"/>
    <w:rsid w:val="00A9300F"/>
    <w:rsid w:val="00A972AA"/>
    <w:rsid w:val="00A97A8F"/>
    <w:rsid w:val="00AA0505"/>
    <w:rsid w:val="00AA5BEA"/>
    <w:rsid w:val="00AA7CEF"/>
    <w:rsid w:val="00AB09CC"/>
    <w:rsid w:val="00AB1D7A"/>
    <w:rsid w:val="00AC31A9"/>
    <w:rsid w:val="00AC5ABE"/>
    <w:rsid w:val="00AC7A0E"/>
    <w:rsid w:val="00AD02C2"/>
    <w:rsid w:val="00AD129F"/>
    <w:rsid w:val="00AD2287"/>
    <w:rsid w:val="00AD3309"/>
    <w:rsid w:val="00AD6C32"/>
    <w:rsid w:val="00AD72BD"/>
    <w:rsid w:val="00AE6592"/>
    <w:rsid w:val="00AE6815"/>
    <w:rsid w:val="00AE70A9"/>
    <w:rsid w:val="00AF4C7A"/>
    <w:rsid w:val="00AF4D92"/>
    <w:rsid w:val="00AF7B18"/>
    <w:rsid w:val="00B0788C"/>
    <w:rsid w:val="00B100DF"/>
    <w:rsid w:val="00B10939"/>
    <w:rsid w:val="00B12FCF"/>
    <w:rsid w:val="00B15DC2"/>
    <w:rsid w:val="00B171AC"/>
    <w:rsid w:val="00B24C18"/>
    <w:rsid w:val="00B27103"/>
    <w:rsid w:val="00B27C98"/>
    <w:rsid w:val="00B304E5"/>
    <w:rsid w:val="00B334F0"/>
    <w:rsid w:val="00B37A04"/>
    <w:rsid w:val="00B42471"/>
    <w:rsid w:val="00B4399A"/>
    <w:rsid w:val="00B455D9"/>
    <w:rsid w:val="00B46B91"/>
    <w:rsid w:val="00B475DD"/>
    <w:rsid w:val="00B52F07"/>
    <w:rsid w:val="00B5721E"/>
    <w:rsid w:val="00B574F7"/>
    <w:rsid w:val="00B63DBE"/>
    <w:rsid w:val="00B65E85"/>
    <w:rsid w:val="00B707C5"/>
    <w:rsid w:val="00B72EBC"/>
    <w:rsid w:val="00B74117"/>
    <w:rsid w:val="00B75978"/>
    <w:rsid w:val="00B77F78"/>
    <w:rsid w:val="00B86483"/>
    <w:rsid w:val="00B86C3C"/>
    <w:rsid w:val="00B90C74"/>
    <w:rsid w:val="00B912CF"/>
    <w:rsid w:val="00B9599A"/>
    <w:rsid w:val="00BA758F"/>
    <w:rsid w:val="00BB547F"/>
    <w:rsid w:val="00BB6243"/>
    <w:rsid w:val="00BB6B96"/>
    <w:rsid w:val="00BC249E"/>
    <w:rsid w:val="00BC2D0D"/>
    <w:rsid w:val="00BC7FA5"/>
    <w:rsid w:val="00BD272A"/>
    <w:rsid w:val="00BD33D9"/>
    <w:rsid w:val="00BD523E"/>
    <w:rsid w:val="00BD56DD"/>
    <w:rsid w:val="00BD7E1F"/>
    <w:rsid w:val="00BE1709"/>
    <w:rsid w:val="00BE2D23"/>
    <w:rsid w:val="00BE3555"/>
    <w:rsid w:val="00BE7DC8"/>
    <w:rsid w:val="00BF1A23"/>
    <w:rsid w:val="00BF365B"/>
    <w:rsid w:val="00C011CE"/>
    <w:rsid w:val="00C020AF"/>
    <w:rsid w:val="00C11CD2"/>
    <w:rsid w:val="00C11F15"/>
    <w:rsid w:val="00C16CD6"/>
    <w:rsid w:val="00C23AB1"/>
    <w:rsid w:val="00C368CE"/>
    <w:rsid w:val="00C41870"/>
    <w:rsid w:val="00C42A9F"/>
    <w:rsid w:val="00C441A6"/>
    <w:rsid w:val="00C47AE2"/>
    <w:rsid w:val="00C51FCA"/>
    <w:rsid w:val="00C56A3F"/>
    <w:rsid w:val="00C577ED"/>
    <w:rsid w:val="00C663B4"/>
    <w:rsid w:val="00C7201F"/>
    <w:rsid w:val="00C744D7"/>
    <w:rsid w:val="00C7791A"/>
    <w:rsid w:val="00C8076F"/>
    <w:rsid w:val="00C80E87"/>
    <w:rsid w:val="00C854DC"/>
    <w:rsid w:val="00C86651"/>
    <w:rsid w:val="00C86DFD"/>
    <w:rsid w:val="00C91710"/>
    <w:rsid w:val="00C95828"/>
    <w:rsid w:val="00CA0F5C"/>
    <w:rsid w:val="00CA1CA8"/>
    <w:rsid w:val="00CA323F"/>
    <w:rsid w:val="00CA5CC2"/>
    <w:rsid w:val="00CB0ECD"/>
    <w:rsid w:val="00CB2867"/>
    <w:rsid w:val="00CB371E"/>
    <w:rsid w:val="00CB41E5"/>
    <w:rsid w:val="00CB7660"/>
    <w:rsid w:val="00CC0DE5"/>
    <w:rsid w:val="00CC45A0"/>
    <w:rsid w:val="00CC4E3A"/>
    <w:rsid w:val="00CC6B35"/>
    <w:rsid w:val="00CC7A63"/>
    <w:rsid w:val="00CD1D07"/>
    <w:rsid w:val="00CD1D5A"/>
    <w:rsid w:val="00CD2E00"/>
    <w:rsid w:val="00CD4971"/>
    <w:rsid w:val="00CD4E23"/>
    <w:rsid w:val="00CD728B"/>
    <w:rsid w:val="00CD72FF"/>
    <w:rsid w:val="00CE025E"/>
    <w:rsid w:val="00CE1853"/>
    <w:rsid w:val="00CE63F9"/>
    <w:rsid w:val="00CE6AE5"/>
    <w:rsid w:val="00D004A7"/>
    <w:rsid w:val="00D02257"/>
    <w:rsid w:val="00D0311F"/>
    <w:rsid w:val="00D032B3"/>
    <w:rsid w:val="00D05B59"/>
    <w:rsid w:val="00D11742"/>
    <w:rsid w:val="00D13634"/>
    <w:rsid w:val="00D145BD"/>
    <w:rsid w:val="00D15804"/>
    <w:rsid w:val="00D16A69"/>
    <w:rsid w:val="00D217A2"/>
    <w:rsid w:val="00D2640F"/>
    <w:rsid w:val="00D2750F"/>
    <w:rsid w:val="00D333B5"/>
    <w:rsid w:val="00D361AE"/>
    <w:rsid w:val="00D37CC0"/>
    <w:rsid w:val="00D435AC"/>
    <w:rsid w:val="00D4589E"/>
    <w:rsid w:val="00D50459"/>
    <w:rsid w:val="00D54CE8"/>
    <w:rsid w:val="00D562D1"/>
    <w:rsid w:val="00D569C5"/>
    <w:rsid w:val="00D57175"/>
    <w:rsid w:val="00D606CA"/>
    <w:rsid w:val="00D60B5A"/>
    <w:rsid w:val="00D6121C"/>
    <w:rsid w:val="00D645A0"/>
    <w:rsid w:val="00D64B75"/>
    <w:rsid w:val="00D6703A"/>
    <w:rsid w:val="00D71882"/>
    <w:rsid w:val="00D744AC"/>
    <w:rsid w:val="00D757C2"/>
    <w:rsid w:val="00D8401A"/>
    <w:rsid w:val="00D85ABA"/>
    <w:rsid w:val="00D8676E"/>
    <w:rsid w:val="00DA037A"/>
    <w:rsid w:val="00DA0F28"/>
    <w:rsid w:val="00DA13E9"/>
    <w:rsid w:val="00DA381B"/>
    <w:rsid w:val="00DA3919"/>
    <w:rsid w:val="00DA56E2"/>
    <w:rsid w:val="00DB6DDC"/>
    <w:rsid w:val="00DB6E33"/>
    <w:rsid w:val="00DB7E30"/>
    <w:rsid w:val="00DC0DDB"/>
    <w:rsid w:val="00DC1996"/>
    <w:rsid w:val="00DC24EA"/>
    <w:rsid w:val="00DC3264"/>
    <w:rsid w:val="00DC5810"/>
    <w:rsid w:val="00DC585F"/>
    <w:rsid w:val="00DE0EF4"/>
    <w:rsid w:val="00DE36D1"/>
    <w:rsid w:val="00DE3E55"/>
    <w:rsid w:val="00DE54AC"/>
    <w:rsid w:val="00DF585B"/>
    <w:rsid w:val="00E008EF"/>
    <w:rsid w:val="00E009D0"/>
    <w:rsid w:val="00E00F86"/>
    <w:rsid w:val="00E05BAB"/>
    <w:rsid w:val="00E06F17"/>
    <w:rsid w:val="00E073B0"/>
    <w:rsid w:val="00E07685"/>
    <w:rsid w:val="00E10C88"/>
    <w:rsid w:val="00E10EB5"/>
    <w:rsid w:val="00E21A67"/>
    <w:rsid w:val="00E21DD0"/>
    <w:rsid w:val="00E23008"/>
    <w:rsid w:val="00E241EF"/>
    <w:rsid w:val="00E24DA0"/>
    <w:rsid w:val="00E253EA"/>
    <w:rsid w:val="00E31D71"/>
    <w:rsid w:val="00E34920"/>
    <w:rsid w:val="00E41ACB"/>
    <w:rsid w:val="00E44DF8"/>
    <w:rsid w:val="00E4563F"/>
    <w:rsid w:val="00E46F2F"/>
    <w:rsid w:val="00E61A51"/>
    <w:rsid w:val="00E64EC3"/>
    <w:rsid w:val="00E75A75"/>
    <w:rsid w:val="00E75D3A"/>
    <w:rsid w:val="00E75D65"/>
    <w:rsid w:val="00E81512"/>
    <w:rsid w:val="00E8471F"/>
    <w:rsid w:val="00E85C48"/>
    <w:rsid w:val="00E955EE"/>
    <w:rsid w:val="00EA357A"/>
    <w:rsid w:val="00EA5FA4"/>
    <w:rsid w:val="00EB06D4"/>
    <w:rsid w:val="00EB1110"/>
    <w:rsid w:val="00EC3107"/>
    <w:rsid w:val="00EC4F90"/>
    <w:rsid w:val="00ED299E"/>
    <w:rsid w:val="00EE5F20"/>
    <w:rsid w:val="00EF0BC6"/>
    <w:rsid w:val="00EF1070"/>
    <w:rsid w:val="00EF4B85"/>
    <w:rsid w:val="00F00368"/>
    <w:rsid w:val="00F017C6"/>
    <w:rsid w:val="00F03A79"/>
    <w:rsid w:val="00F03F10"/>
    <w:rsid w:val="00F07451"/>
    <w:rsid w:val="00F10F37"/>
    <w:rsid w:val="00F10F9E"/>
    <w:rsid w:val="00F11B53"/>
    <w:rsid w:val="00F15770"/>
    <w:rsid w:val="00F16577"/>
    <w:rsid w:val="00F176EF"/>
    <w:rsid w:val="00F17A11"/>
    <w:rsid w:val="00F205B6"/>
    <w:rsid w:val="00F21456"/>
    <w:rsid w:val="00F231C8"/>
    <w:rsid w:val="00F30E9E"/>
    <w:rsid w:val="00F313A9"/>
    <w:rsid w:val="00F332FB"/>
    <w:rsid w:val="00F35FE6"/>
    <w:rsid w:val="00F40AB9"/>
    <w:rsid w:val="00F42724"/>
    <w:rsid w:val="00F448DE"/>
    <w:rsid w:val="00F47058"/>
    <w:rsid w:val="00F504FE"/>
    <w:rsid w:val="00F51B2A"/>
    <w:rsid w:val="00F54C6F"/>
    <w:rsid w:val="00F56007"/>
    <w:rsid w:val="00F61583"/>
    <w:rsid w:val="00F65E20"/>
    <w:rsid w:val="00F660F6"/>
    <w:rsid w:val="00F812B5"/>
    <w:rsid w:val="00F82336"/>
    <w:rsid w:val="00F8305B"/>
    <w:rsid w:val="00F84AB7"/>
    <w:rsid w:val="00F866DD"/>
    <w:rsid w:val="00F86D19"/>
    <w:rsid w:val="00F879B1"/>
    <w:rsid w:val="00F93EBC"/>
    <w:rsid w:val="00F94D6B"/>
    <w:rsid w:val="00FA57A6"/>
    <w:rsid w:val="00FC1FA2"/>
    <w:rsid w:val="00FC294D"/>
    <w:rsid w:val="00FC44AB"/>
    <w:rsid w:val="00FC7135"/>
    <w:rsid w:val="00FD5C58"/>
    <w:rsid w:val="00FD604C"/>
    <w:rsid w:val="00FD61A1"/>
    <w:rsid w:val="00FD6E9F"/>
    <w:rsid w:val="00FE2A4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D45BF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65179"/>
    <w:pPr>
      <w:keepNext/>
      <w:keepLines/>
      <w:spacing w:after="240"/>
      <w:jc w:val="center"/>
      <w:outlineLvl w:val="0"/>
    </w:pPr>
    <w:rPr>
      <w:rFonts w:ascii="Arial" w:eastAsiaTheme="minorHAnsi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65179"/>
    <w:rPr>
      <w:rFonts w:ascii="Arial" w:eastAsiaTheme="minorHAnsi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6B3DC5"/>
    <w:rPr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A66B7"/>
    <w:rPr>
      <w:sz w:val="24"/>
      <w:szCs w:val="24"/>
      <w:lang w:eastAsia="en-US"/>
    </w:rPr>
  </w:style>
  <w:style w:type="character" w:customStyle="1" w:styleId="normaltextrun">
    <w:name w:val="normaltextrun"/>
    <w:basedOn w:val="Numatytasispastraiposriftas"/>
    <w:rsid w:val="008F6226"/>
  </w:style>
  <w:style w:type="character" w:styleId="Neapdorotaspaminjimas">
    <w:name w:val="Unresolved Mention"/>
    <w:basedOn w:val="Numatytasispastraiposriftas"/>
    <w:uiPriority w:val="99"/>
    <w:semiHidden/>
    <w:unhideWhenUsed/>
    <w:rsid w:val="00313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tvirihorizontai.l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3</Pages>
  <Words>3664</Words>
  <Characters>2089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2026-05-14T11:59:00Z</dcterms:created>
  <dcterms:modified xsi:type="dcterms:W3CDTF">2026-05-14T11:59:00Z</dcterms:modified>
</cp:coreProperties>
</file>